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00" w:rsidRPr="00532C56" w:rsidRDefault="00E22700" w:rsidP="00532C56">
      <w:pPr>
        <w:spacing w:line="240" w:lineRule="auto"/>
        <w:ind w:left="0" w:firstLine="0"/>
        <w:rPr>
          <w:szCs w:val="28"/>
          <w:lang w:val="ru-RU"/>
        </w:rPr>
      </w:pPr>
      <w:r w:rsidRPr="00532C56">
        <w:rPr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14.25pt">
            <v:imagedata r:id="rId7" o:title=""/>
          </v:shape>
        </w:pict>
      </w:r>
    </w:p>
    <w:p w:rsidR="00E22700" w:rsidRDefault="00E22700" w:rsidP="00532C56">
      <w:pPr>
        <w:spacing w:line="240" w:lineRule="auto"/>
        <w:ind w:left="0" w:firstLine="0"/>
        <w:rPr>
          <w:szCs w:val="28"/>
          <w:lang w:val="ru-RU"/>
        </w:rPr>
      </w:pPr>
    </w:p>
    <w:p w:rsidR="00E22700" w:rsidRDefault="00E22700" w:rsidP="00532C56">
      <w:pPr>
        <w:spacing w:line="240" w:lineRule="auto"/>
        <w:ind w:left="0" w:firstLine="0"/>
        <w:rPr>
          <w:szCs w:val="28"/>
          <w:lang w:val="ru-RU"/>
        </w:rPr>
      </w:pPr>
    </w:p>
    <w:p w:rsidR="00E22700" w:rsidRDefault="00E22700" w:rsidP="00532C56">
      <w:pPr>
        <w:spacing w:line="240" w:lineRule="auto"/>
        <w:ind w:left="0" w:firstLine="0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Pr="00391806" w:rsidRDefault="00E22700" w:rsidP="00532C56">
      <w:pPr>
        <w:spacing w:line="240" w:lineRule="auto"/>
        <w:ind w:right="332" w:firstLine="698"/>
        <w:rPr>
          <w:szCs w:val="28"/>
          <w:lang w:val="ru-RU"/>
        </w:rPr>
      </w:pPr>
    </w:p>
    <w:p w:rsidR="00E22700" w:rsidRPr="00391806" w:rsidRDefault="00E22700" w:rsidP="00532C56">
      <w:pPr>
        <w:spacing w:line="240" w:lineRule="auto"/>
        <w:ind w:right="332" w:firstLine="69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               </w:t>
      </w:r>
      <w:r w:rsidRPr="00391806">
        <w:rPr>
          <w:b/>
          <w:szCs w:val="28"/>
          <w:lang w:val="ru-RU"/>
        </w:rPr>
        <w:t xml:space="preserve"> Пояснительная записка </w:t>
      </w:r>
    </w:p>
    <w:p w:rsidR="00E22700" w:rsidRPr="00391806" w:rsidRDefault="00E22700" w:rsidP="00532C56">
      <w:pPr>
        <w:spacing w:line="240" w:lineRule="auto"/>
        <w:ind w:right="332" w:firstLine="698"/>
        <w:rPr>
          <w:b/>
          <w:szCs w:val="28"/>
          <w:lang w:val="ru-RU"/>
        </w:rPr>
      </w:pPr>
    </w:p>
    <w:p w:rsidR="00E22700" w:rsidRPr="00391806" w:rsidRDefault="00E22700" w:rsidP="00532C56">
      <w:pPr>
        <w:spacing w:line="240" w:lineRule="auto"/>
        <w:ind w:firstLine="720"/>
        <w:rPr>
          <w:iCs/>
          <w:szCs w:val="28"/>
          <w:lang w:val="ru-RU"/>
        </w:rPr>
      </w:pPr>
      <w:r w:rsidRPr="00391806">
        <w:rPr>
          <w:szCs w:val="28"/>
          <w:lang w:val="ru-RU"/>
        </w:rPr>
        <w:t>Настоящая программа по алгебре для 7  класса составлена на основе следующих нормативных документов:</w:t>
      </w:r>
      <w:r w:rsidRPr="00391806">
        <w:rPr>
          <w:iCs/>
          <w:szCs w:val="28"/>
          <w:lang w:val="ru-RU"/>
        </w:rPr>
        <w:t xml:space="preserve"> </w:t>
      </w:r>
    </w:p>
    <w:p w:rsidR="00E22700" w:rsidRPr="00391806" w:rsidRDefault="00E22700" w:rsidP="00532C56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391806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E22700" w:rsidRPr="00391806" w:rsidRDefault="00E22700" w:rsidP="00532C56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391806">
        <w:rPr>
          <w:rFonts w:ascii="Times New Roman" w:hAnsi="Times New Roman"/>
          <w:sz w:val="28"/>
          <w:szCs w:val="28"/>
        </w:rPr>
        <w:t>АООП ООО ЗПР МБОУ Кутуликская СОШ.</w:t>
      </w:r>
    </w:p>
    <w:p w:rsidR="00E22700" w:rsidRPr="00391806" w:rsidRDefault="00E22700" w:rsidP="00532C56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391806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E22700" w:rsidRDefault="00E22700" w:rsidP="00532C56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Математика. Сборник рабочих программ. 7-9 классы: пособие для учителей общеобразовательных учреждений / </w:t>
      </w:r>
      <w:r w:rsidRPr="00391806">
        <w:rPr>
          <w:rStyle w:val="FontStyle56"/>
          <w:sz w:val="28"/>
          <w:szCs w:val="28"/>
          <w:lang w:val="ru-RU"/>
        </w:rPr>
        <w:t>[сост. Т. А. Бурмистрова]</w:t>
      </w:r>
      <w:r w:rsidRPr="00391806">
        <w:rPr>
          <w:szCs w:val="28"/>
          <w:lang w:val="ru-RU"/>
        </w:rPr>
        <w:t>. М.: Просвещение, 2011. - 64 с.</w:t>
      </w:r>
    </w:p>
    <w:p w:rsidR="00E22700" w:rsidRDefault="00E22700" w:rsidP="00532C56">
      <w:pPr>
        <w:widowControl w:val="0"/>
        <w:tabs>
          <w:tab w:val="left" w:pos="570"/>
        </w:tabs>
        <w:suppressAutoHyphens/>
        <w:spacing w:after="0" w:line="240" w:lineRule="auto"/>
        <w:ind w:right="0"/>
        <w:rPr>
          <w:szCs w:val="28"/>
          <w:lang w:val="ru-RU"/>
        </w:rPr>
      </w:pPr>
    </w:p>
    <w:p w:rsidR="00E22700" w:rsidRPr="00391806" w:rsidRDefault="00E22700" w:rsidP="00532C56">
      <w:pPr>
        <w:widowControl w:val="0"/>
        <w:tabs>
          <w:tab w:val="left" w:pos="570"/>
        </w:tabs>
        <w:suppressAutoHyphens/>
        <w:spacing w:after="0" w:line="240" w:lineRule="auto"/>
        <w:ind w:right="0"/>
        <w:rPr>
          <w:szCs w:val="28"/>
          <w:lang w:val="ru-RU"/>
        </w:rPr>
      </w:pPr>
    </w:p>
    <w:p w:rsidR="00E22700" w:rsidRDefault="00E22700" w:rsidP="00532C56">
      <w:pPr>
        <w:spacing w:line="240" w:lineRule="auto"/>
        <w:ind w:left="0" w:right="332" w:firstLine="0"/>
        <w:rPr>
          <w:b/>
          <w:szCs w:val="28"/>
        </w:rPr>
      </w:pPr>
      <w:r>
        <w:rPr>
          <w:szCs w:val="28"/>
          <w:lang w:val="ru-RU"/>
        </w:rPr>
        <w:t xml:space="preserve">                                           </w:t>
      </w:r>
      <w:r>
        <w:rPr>
          <w:b/>
          <w:szCs w:val="28"/>
          <w:lang w:val="ru-RU"/>
        </w:rPr>
        <w:t>Характеристика детей с ЗПР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Отбор содержания курса английского языка производится с учетом психологических и социально-возрастных потребностей детей с</w:t>
      </w:r>
      <w:r>
        <w:rPr>
          <w:szCs w:val="28"/>
        </w:rPr>
        <w:t> </w:t>
      </w:r>
      <w:r>
        <w:rPr>
          <w:b/>
          <w:bCs/>
          <w:szCs w:val="28"/>
          <w:lang w:val="ru-RU"/>
        </w:rPr>
        <w:t>ЗПР,</w:t>
      </w:r>
      <w:r>
        <w:rPr>
          <w:szCs w:val="28"/>
        </w:rPr>
        <w:t> </w:t>
      </w:r>
      <w:r>
        <w:rPr>
          <w:szCs w:val="28"/>
          <w:lang w:val="ru-RU"/>
        </w:rPr>
        <w:t>обучающихся по</w:t>
      </w:r>
      <w:r>
        <w:rPr>
          <w:szCs w:val="28"/>
        </w:rPr>
        <w:t> </w:t>
      </w:r>
      <w:r>
        <w:rPr>
          <w:b/>
          <w:bCs/>
          <w:szCs w:val="28"/>
          <w:lang w:val="ru-RU"/>
        </w:rPr>
        <w:t>адаптированным образовательным программам.</w:t>
      </w:r>
      <w:r>
        <w:rPr>
          <w:szCs w:val="28"/>
        </w:rPr>
        <w:t> </w:t>
      </w:r>
      <w:r>
        <w:rPr>
          <w:szCs w:val="28"/>
          <w:lang w:val="ru-RU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Особенности психического развития детей, занимающихся по</w:t>
      </w:r>
      <w:r>
        <w:rPr>
          <w:szCs w:val="28"/>
        </w:rPr>
        <w:t> </w:t>
      </w:r>
      <w:r>
        <w:rPr>
          <w:b/>
          <w:bCs/>
          <w:szCs w:val="28"/>
          <w:lang w:val="ru-RU"/>
        </w:rPr>
        <w:t>адаптированным образовательным программам</w:t>
      </w:r>
      <w:r>
        <w:rPr>
          <w:szCs w:val="28"/>
          <w:lang w:val="ru-RU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Таким образом, курс английского языка способствует раскрытию личностного потенциала учащихся с</w:t>
      </w:r>
      <w:r>
        <w:rPr>
          <w:szCs w:val="28"/>
        </w:rPr>
        <w:t> </w:t>
      </w:r>
      <w:r>
        <w:rPr>
          <w:b/>
          <w:bCs/>
          <w:szCs w:val="28"/>
          <w:lang w:val="ru-RU"/>
        </w:rPr>
        <w:t>ЗПР.</w:t>
      </w:r>
      <w:r>
        <w:rPr>
          <w:b/>
          <w:bCs/>
          <w:szCs w:val="28"/>
        </w:rPr>
        <w:t> </w:t>
      </w:r>
      <w:r>
        <w:rPr>
          <w:szCs w:val="28"/>
          <w:lang w:val="ru-RU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b/>
          <w:bCs/>
          <w:szCs w:val="28"/>
          <w:lang w:val="ru-RU"/>
        </w:rPr>
        <w:t>Наиболее эффективными методами обучения детей с ОВЗ являются:</w:t>
      </w:r>
    </w:p>
    <w:p w:rsidR="00E22700" w:rsidRDefault="00E22700" w:rsidP="00532C5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color w:val="00000A"/>
          <w:szCs w:val="28"/>
          <w:lang w:val="ru-RU"/>
        </w:rPr>
      </w:pPr>
      <w:r>
        <w:rPr>
          <w:szCs w:val="28"/>
          <w:lang w:val="ru-RU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E22700" w:rsidRDefault="00E22700" w:rsidP="00532C5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color w:val="00000A"/>
          <w:szCs w:val="28"/>
          <w:lang w:val="ru-RU"/>
        </w:rPr>
      </w:pPr>
      <w:r>
        <w:rPr>
          <w:szCs w:val="28"/>
          <w:lang w:val="ru-RU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E22700" w:rsidRDefault="00E22700" w:rsidP="00532C5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color w:val="00000A"/>
          <w:szCs w:val="28"/>
          <w:lang w:val="ru-RU"/>
        </w:rPr>
      </w:pPr>
      <w:r>
        <w:rPr>
          <w:szCs w:val="28"/>
          <w:lang w:val="ru-RU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E22700" w:rsidRDefault="00E22700" w:rsidP="00532C5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color w:val="00000A"/>
          <w:szCs w:val="28"/>
        </w:rPr>
      </w:pPr>
      <w:r>
        <w:rPr>
          <w:szCs w:val="28"/>
        </w:rPr>
        <w:t>работа по эталону/образцу;</w:t>
      </w:r>
    </w:p>
    <w:p w:rsidR="00E22700" w:rsidRDefault="00E22700" w:rsidP="00532C5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color w:val="00000A"/>
          <w:szCs w:val="28"/>
          <w:lang w:val="ru-RU"/>
        </w:rPr>
      </w:pPr>
      <w:r>
        <w:rPr>
          <w:szCs w:val="28"/>
          <w:lang w:val="ru-RU"/>
        </w:rPr>
        <w:t>моделирование речевых ситуаций, повторение, порционное расширение словарного запаса;</w:t>
      </w:r>
    </w:p>
    <w:p w:rsidR="00E22700" w:rsidRDefault="00E22700" w:rsidP="00532C5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color w:val="00000A"/>
          <w:szCs w:val="28"/>
          <w:lang w:val="ru-RU"/>
        </w:rPr>
      </w:pPr>
      <w:r>
        <w:rPr>
          <w:szCs w:val="28"/>
          <w:lang w:val="ru-RU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szCs w:val="28"/>
          <w:lang w:val="ru-RU"/>
        </w:rPr>
      </w:pPr>
    </w:p>
    <w:p w:rsidR="00E22700" w:rsidRDefault="00E22700" w:rsidP="00532C5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>
        <w:rPr>
          <w:szCs w:val="28"/>
          <w:lang w:val="ru-RU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E22700" w:rsidRDefault="00E22700" w:rsidP="00532C56">
      <w:pPr>
        <w:widowControl w:val="0"/>
        <w:autoSpaceDE w:val="0"/>
        <w:autoSpaceDN w:val="0"/>
        <w:adjustRightInd w:val="0"/>
        <w:spacing w:after="200" w:line="240" w:lineRule="auto"/>
        <w:rPr>
          <w:szCs w:val="28"/>
          <w:lang w:val="ru-RU"/>
        </w:rPr>
      </w:pPr>
      <w:r>
        <w:rPr>
          <w:szCs w:val="28"/>
          <w:lang w:val="ru-RU"/>
        </w:rPr>
        <w:t>Занятия проводятся в классно-урочной форме.</w:t>
      </w:r>
    </w:p>
    <w:p w:rsidR="00E22700" w:rsidRDefault="00E22700" w:rsidP="00532C56">
      <w:pPr>
        <w:spacing w:line="240" w:lineRule="auto"/>
        <w:ind w:right="387"/>
        <w:rPr>
          <w:i/>
          <w:szCs w:val="28"/>
          <w:lang w:val="ru-RU"/>
        </w:rPr>
      </w:pPr>
    </w:p>
    <w:p w:rsidR="00E22700" w:rsidRDefault="00E22700" w:rsidP="00532C56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532C56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532C56">
      <w:pPr>
        <w:spacing w:line="240" w:lineRule="auto"/>
        <w:ind w:left="718" w:right="725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E22700" w:rsidRPr="00391806" w:rsidRDefault="00E22700" w:rsidP="00532C56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-упрощение </w:t>
      </w:r>
      <w:r w:rsidRPr="00391806">
        <w:rPr>
          <w:szCs w:val="28"/>
          <w:lang w:val="ru-RU"/>
        </w:rPr>
        <w:tab/>
        <w:t xml:space="preserve">системы </w:t>
      </w:r>
      <w:r w:rsidRPr="00391806">
        <w:rPr>
          <w:szCs w:val="28"/>
          <w:lang w:val="ru-RU"/>
        </w:rPr>
        <w:tab/>
        <w:t xml:space="preserve">учебно-познавательных </w:t>
      </w:r>
      <w:r w:rsidRPr="00391806">
        <w:rPr>
          <w:szCs w:val="28"/>
          <w:lang w:val="ru-RU"/>
        </w:rPr>
        <w:tab/>
        <w:t xml:space="preserve">задач, </w:t>
      </w:r>
      <w:r w:rsidRPr="00391806">
        <w:rPr>
          <w:szCs w:val="28"/>
          <w:lang w:val="ru-RU"/>
        </w:rPr>
        <w:tab/>
        <w:t xml:space="preserve">решаемых </w:t>
      </w:r>
      <w:r w:rsidRPr="00391806">
        <w:rPr>
          <w:szCs w:val="28"/>
          <w:lang w:val="ru-RU"/>
        </w:rPr>
        <w:tab/>
        <w:t xml:space="preserve">в </w:t>
      </w:r>
      <w:r w:rsidRPr="00391806">
        <w:rPr>
          <w:szCs w:val="28"/>
          <w:lang w:val="ru-RU"/>
        </w:rPr>
        <w:tab/>
        <w:t xml:space="preserve">процессе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образования;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E22700" w:rsidRPr="00391806" w:rsidRDefault="00E22700" w:rsidP="00532C56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E22700" w:rsidRPr="00391806" w:rsidRDefault="00E22700" w:rsidP="00532C56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i/>
          <w:szCs w:val="28"/>
          <w:lang w:val="ru-RU"/>
        </w:rPr>
        <w:t>Дифференцированный подход</w:t>
      </w:r>
      <w:r w:rsidRPr="00391806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E22700" w:rsidRPr="00391806" w:rsidRDefault="00E22700" w:rsidP="00532C56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</w:rPr>
      </w:pPr>
      <w:r w:rsidRPr="00391806">
        <w:rPr>
          <w:szCs w:val="28"/>
        </w:rPr>
        <w:t xml:space="preserve">структуре образовательной программы; </w:t>
      </w:r>
    </w:p>
    <w:p w:rsidR="00E22700" w:rsidRPr="00391806" w:rsidRDefault="00E22700" w:rsidP="00532C56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E22700" w:rsidRPr="00391806" w:rsidRDefault="00E22700" w:rsidP="00532C56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E22700" w:rsidRPr="00391806" w:rsidRDefault="00E22700" w:rsidP="00532C56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i/>
          <w:szCs w:val="28"/>
          <w:lang w:val="ru-RU"/>
        </w:rPr>
        <w:t>Деятельностный подход</w:t>
      </w:r>
      <w:r w:rsidRPr="00391806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E22700" w:rsidRPr="00391806" w:rsidRDefault="00E22700" w:rsidP="00532C56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E22700" w:rsidRPr="00391806" w:rsidRDefault="00E22700" w:rsidP="00532C56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E22700" w:rsidRPr="00391806" w:rsidRDefault="00E22700" w:rsidP="00532C56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532C56">
      <w:pPr>
        <w:spacing w:after="0" w:line="240" w:lineRule="auto"/>
        <w:ind w:left="0" w:right="-56" w:firstLine="0"/>
        <w:rPr>
          <w:szCs w:val="28"/>
          <w:lang w:val="ru-RU"/>
        </w:rPr>
      </w:pPr>
    </w:p>
    <w:p w:rsidR="00E22700" w:rsidRPr="00391806" w:rsidRDefault="00E22700" w:rsidP="00532C56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 xml:space="preserve">Критерии оценивания учебной деятельности обучающихся с ЗПР основной школы </w:t>
      </w:r>
    </w:p>
    <w:p w:rsidR="00E22700" w:rsidRPr="00391806" w:rsidRDefault="00E22700" w:rsidP="00532C56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right="-56" w:firstLine="557"/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.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b/>
          <w:szCs w:val="28"/>
        </w:rPr>
      </w:pPr>
      <w:r w:rsidRPr="00391806">
        <w:rPr>
          <w:b/>
          <w:szCs w:val="28"/>
        </w:rPr>
        <w:t>Критерии оценки устного ответа</w:t>
      </w:r>
    </w:p>
    <w:p w:rsidR="00E22700" w:rsidRPr="00391806" w:rsidRDefault="00E22700" w:rsidP="00532C56">
      <w:pPr>
        <w:spacing w:after="0" w:line="240" w:lineRule="auto"/>
        <w:ind w:right="-56" w:firstLine="0"/>
        <w:rPr>
          <w:b/>
          <w:szCs w:val="28"/>
        </w:rPr>
      </w:pP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«5»:</w:t>
      </w:r>
      <w:r w:rsidRPr="00391806">
        <w:rPr>
          <w:szCs w:val="28"/>
          <w:lang w:val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Отметка «4»: </w:t>
      </w:r>
      <w:r w:rsidRPr="00391806">
        <w:rPr>
          <w:szCs w:val="28"/>
          <w:lang w:val="ru-RU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Отметка «3»:</w:t>
      </w:r>
      <w:r w:rsidRPr="00391806">
        <w:rPr>
          <w:szCs w:val="28"/>
          <w:lang w:val="ru-RU"/>
        </w:rPr>
        <w:t xml:space="preserve"> ответ полный, но при этом допущена существенная ошибка, или неполный, несвязный.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«2»:</w:t>
      </w:r>
      <w:r w:rsidRPr="00391806">
        <w:rPr>
          <w:szCs w:val="28"/>
          <w:lang w:val="ru-RU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</w:rPr>
      </w:pPr>
      <w:r w:rsidRPr="00391806">
        <w:rPr>
          <w:b/>
          <w:i/>
          <w:szCs w:val="28"/>
        </w:rPr>
        <w:t>Отметка «1»:</w:t>
      </w:r>
      <w:r w:rsidRPr="00391806">
        <w:rPr>
          <w:szCs w:val="28"/>
        </w:rPr>
        <w:t xml:space="preserve"> отсутствие ответа.</w:t>
      </w:r>
    </w:p>
    <w:p w:rsidR="00E22700" w:rsidRPr="00391806" w:rsidRDefault="00E22700" w:rsidP="00532C56">
      <w:pPr>
        <w:spacing w:after="0" w:line="240" w:lineRule="auto"/>
        <w:ind w:right="-56" w:firstLine="0"/>
        <w:rPr>
          <w:szCs w:val="28"/>
        </w:rPr>
      </w:pP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b/>
          <w:szCs w:val="28"/>
        </w:rPr>
      </w:pPr>
      <w:r w:rsidRPr="00391806">
        <w:rPr>
          <w:b/>
          <w:szCs w:val="28"/>
        </w:rPr>
        <w:t>Критерии оценки практического задания</w:t>
      </w:r>
    </w:p>
    <w:p w:rsidR="00E22700" w:rsidRPr="00391806" w:rsidRDefault="00E22700" w:rsidP="00532C56">
      <w:pPr>
        <w:spacing w:after="0" w:line="240" w:lineRule="auto"/>
        <w:ind w:right="-56" w:firstLine="0"/>
        <w:rPr>
          <w:b/>
          <w:szCs w:val="28"/>
        </w:rPr>
      </w:pP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«5»:</w:t>
      </w:r>
      <w:r w:rsidRPr="00391806">
        <w:rPr>
          <w:szCs w:val="28"/>
          <w:lang w:val="ru-RU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 Отметка «4»:</w:t>
      </w:r>
      <w:r w:rsidRPr="00391806">
        <w:rPr>
          <w:szCs w:val="28"/>
          <w:lang w:val="ru-RU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391806">
        <w:rPr>
          <w:b/>
          <w:i/>
          <w:szCs w:val="28"/>
          <w:lang w:val="ru-RU"/>
        </w:rPr>
        <w:t xml:space="preserve"> 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Отметка «3»:</w:t>
      </w:r>
      <w:r w:rsidRPr="00391806">
        <w:rPr>
          <w:szCs w:val="28"/>
          <w:lang w:val="ru-RU"/>
        </w:rPr>
        <w:t xml:space="preserve"> работа выполнена правильно не менее чем на половину или допущена существенная ошибка.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«2»:</w:t>
      </w:r>
      <w:r w:rsidRPr="00391806">
        <w:rPr>
          <w:szCs w:val="28"/>
          <w:lang w:val="ru-RU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</w:rPr>
      </w:pPr>
      <w:r w:rsidRPr="00391806">
        <w:rPr>
          <w:b/>
          <w:i/>
          <w:szCs w:val="28"/>
        </w:rPr>
        <w:t>Отметка «1»:</w:t>
      </w:r>
      <w:r w:rsidRPr="00391806">
        <w:rPr>
          <w:szCs w:val="28"/>
        </w:rPr>
        <w:t xml:space="preserve"> работа не выполнена.</w:t>
      </w:r>
    </w:p>
    <w:p w:rsidR="00E22700" w:rsidRPr="00391806" w:rsidRDefault="00E22700" w:rsidP="00532C56">
      <w:pPr>
        <w:spacing w:after="0" w:line="240" w:lineRule="auto"/>
        <w:ind w:right="-56" w:firstLine="0"/>
        <w:rPr>
          <w:szCs w:val="28"/>
        </w:rPr>
      </w:pPr>
    </w:p>
    <w:p w:rsidR="00E22700" w:rsidRPr="00391806" w:rsidRDefault="00E22700" w:rsidP="00532C5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b/>
          <w:szCs w:val="28"/>
          <w:lang w:eastAsia="ru-RU"/>
        </w:rPr>
      </w:pPr>
      <w:r w:rsidRPr="00391806">
        <w:rPr>
          <w:b/>
          <w:szCs w:val="28"/>
          <w:lang w:eastAsia="ru-RU"/>
        </w:rPr>
        <w:t>Критерии оценки тестов</w:t>
      </w:r>
    </w:p>
    <w:p w:rsidR="00E22700" w:rsidRPr="00391806" w:rsidRDefault="00E22700" w:rsidP="00532C56">
      <w:pPr>
        <w:autoSpaceDE w:val="0"/>
        <w:autoSpaceDN w:val="0"/>
        <w:adjustRightInd w:val="0"/>
        <w:spacing w:after="0" w:line="240" w:lineRule="auto"/>
        <w:ind w:left="0" w:right="-56" w:firstLine="0"/>
        <w:rPr>
          <w:b/>
          <w:szCs w:val="28"/>
          <w:lang w:eastAsia="ru-RU"/>
        </w:rPr>
      </w:pPr>
    </w:p>
    <w:p w:rsidR="00E22700" w:rsidRPr="00391806" w:rsidRDefault="00E22700" w:rsidP="00532C56">
      <w:pPr>
        <w:autoSpaceDE w:val="0"/>
        <w:autoSpaceDN w:val="0"/>
        <w:adjustRightInd w:val="0"/>
        <w:spacing w:after="0" w:line="240" w:lineRule="auto"/>
        <w:ind w:right="-56" w:firstLine="0"/>
        <w:rPr>
          <w:b/>
          <w:szCs w:val="28"/>
          <w:lang w:eastAsia="ru-RU"/>
        </w:rPr>
      </w:pPr>
    </w:p>
    <w:p w:rsidR="00E22700" w:rsidRPr="00391806" w:rsidRDefault="00E22700" w:rsidP="00532C5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«5» ставится, если учащийся выполнил 70 – 100% работы</w:t>
      </w:r>
    </w:p>
    <w:p w:rsidR="00E22700" w:rsidRPr="00391806" w:rsidRDefault="00E22700" w:rsidP="00532C5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«4» ставится, если учащийся выполнил 50 – 69 % работы</w:t>
      </w:r>
    </w:p>
    <w:p w:rsidR="00E22700" w:rsidRPr="00391806" w:rsidRDefault="00E22700" w:rsidP="00532C5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«3» ставится, если учащийся выполнил 20 – 49 % работы</w:t>
      </w:r>
    </w:p>
    <w:p w:rsidR="00E22700" w:rsidRPr="00391806" w:rsidRDefault="00E22700" w:rsidP="00532C56">
      <w:pPr>
        <w:spacing w:after="11"/>
        <w:ind w:right="-56" w:firstLine="557"/>
        <w:rPr>
          <w:b/>
          <w:szCs w:val="28"/>
          <w:lang w:val="ru-RU"/>
        </w:rPr>
      </w:pPr>
    </w:p>
    <w:p w:rsidR="00E22700" w:rsidRPr="00391806" w:rsidRDefault="00E22700" w:rsidP="00532C56">
      <w:pPr>
        <w:rPr>
          <w:szCs w:val="28"/>
          <w:lang w:val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>2.  Планируемые результаты обучения</w:t>
      </w: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8"/>
        <w:rPr>
          <w:bCs/>
          <w:szCs w:val="28"/>
          <w:lang w:val="ru-RU" w:eastAsia="ru-RU"/>
        </w:rPr>
      </w:pPr>
      <w:r w:rsidRPr="00391806">
        <w:rPr>
          <w:bCs/>
          <w:szCs w:val="28"/>
          <w:lang w:val="ru-RU" w:eastAsia="ru-RU"/>
        </w:rPr>
        <w:t xml:space="preserve">Планируемые результаты рабочей программы учебного предмета «Алгебра 7-9» разработаны на основе требований к планируемым результатам освоения основной образовательной программы основного общего образования МБОУ Кутуликская СОШ, реализующей ФГОС на уровне основного общего образования. 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8"/>
        <w:rPr>
          <w:b/>
          <w:bCs/>
          <w:szCs w:val="28"/>
          <w:lang w:val="ru-RU" w:eastAsia="ru-RU"/>
        </w:rPr>
      </w:pP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8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Личностные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ответственного отношения к учению, готовность и способность обучающихся к саморазвитию и самообразованию;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коммуникативной компетентности в общении со всеми участниками образовательного процесса, в образовательной, учебно – исследовательской и других видах деятельности;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Креативность мышления, инициатива, находчивость, активность при решении алгебраических задач;</w:t>
      </w:r>
    </w:p>
    <w:p w:rsidR="00E22700" w:rsidRPr="00391806" w:rsidRDefault="00E22700" w:rsidP="00532C56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контролировать процесс и результат учебной математической деятельности;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568" w:right="0" w:firstLine="0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Метапредметные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Осознанное владение логическими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устанавливать причинно-следственные связи; строить логическое рассуждение, делать умозаключение (индуктивное, дедуктивное и по аналогии) и выводы;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находить в различных источниках информацию.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выдвигать гипотезы при решении учебных задач и понимать необходимость их проверки;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22700" w:rsidRPr="00391806" w:rsidRDefault="00E22700" w:rsidP="00532C56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584" w:right="0" w:firstLine="0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Предметные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Овладение системой функциональных понятий.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E22700" w:rsidRPr="00391806" w:rsidRDefault="00E22700" w:rsidP="00532C56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szCs w:val="28"/>
          <w:lang w:val="ru-RU" w:eastAsia="ru-RU"/>
        </w:rPr>
      </w:pP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Cs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Рациональные числа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особенности десятичной системы счисления;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понятиями, связанными с делимостью натуральных чисел;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выражать числа в эквивалентных формах, выбирая наиболее подходящую в зависимости от конкретной ситуации;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сравнивать и упорядочивать рациональные числа;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вычисления с рациональными числами, сочетая устные и письменные приёмы вычислений, применять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калькулятор;</w:t>
      </w:r>
    </w:p>
    <w:p w:rsidR="00E22700" w:rsidRPr="00391806" w:rsidRDefault="00E22700" w:rsidP="00532C56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532C56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познакомиться с позиционными системами счисления с основаниями, отличными от 10;</w:t>
      </w:r>
    </w:p>
    <w:p w:rsidR="00E22700" w:rsidRPr="00391806" w:rsidRDefault="00E22700" w:rsidP="00532C56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углубить и развить представления о натуральных числах и свойствах делимости;</w:t>
      </w:r>
    </w:p>
    <w:p w:rsidR="00E22700" w:rsidRPr="00391806" w:rsidRDefault="00E22700" w:rsidP="00532C56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Действительные числа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2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начальные представления о множестве действительных чисел;</w:t>
      </w:r>
    </w:p>
    <w:p w:rsidR="00E22700" w:rsidRPr="00391806" w:rsidRDefault="00E22700" w:rsidP="00532C56">
      <w:pPr>
        <w:numPr>
          <w:ilvl w:val="0"/>
          <w:numId w:val="2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понятием квадратного корня, применять его в вычислениях.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к получит возможность:</w:t>
      </w:r>
    </w:p>
    <w:p w:rsidR="00E22700" w:rsidRPr="00391806" w:rsidRDefault="00E22700" w:rsidP="00532C56">
      <w:pPr>
        <w:numPr>
          <w:ilvl w:val="0"/>
          <w:numId w:val="25"/>
        </w:numPr>
        <w:shd w:val="clear" w:color="auto" w:fill="FFFFFF"/>
        <w:spacing w:after="0" w:line="240" w:lineRule="auto"/>
        <w:ind w:left="426" w:right="0" w:hanging="284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22700" w:rsidRPr="00391806" w:rsidRDefault="00E22700" w:rsidP="00532C56">
      <w:pPr>
        <w:numPr>
          <w:ilvl w:val="0"/>
          <w:numId w:val="25"/>
        </w:numPr>
        <w:shd w:val="clear" w:color="auto" w:fill="FFFFFF"/>
        <w:spacing w:after="0" w:line="240" w:lineRule="auto"/>
        <w:ind w:left="426" w:right="0" w:hanging="284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Измерения, приближения, оценки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532C56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E22700" w:rsidRPr="00391806" w:rsidRDefault="00E22700" w:rsidP="00532C56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понять, что погрешность результата вычислений</w:t>
      </w:r>
    </w:p>
    <w:p w:rsidR="00E22700" w:rsidRPr="00391806" w:rsidRDefault="00E22700" w:rsidP="00532C56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должна быть соизмерима с погрешностью исходных данных.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Алгебраические выражения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E22700" w:rsidRPr="00391806" w:rsidRDefault="00E22700" w:rsidP="00532C56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преобразования выражений, содержащих степени с целыми показателями и квадратные корни;</w:t>
      </w:r>
    </w:p>
    <w:p w:rsidR="00E22700" w:rsidRPr="00391806" w:rsidRDefault="00E22700" w:rsidP="00532C56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E22700" w:rsidRPr="00391806" w:rsidRDefault="00E22700" w:rsidP="00532C56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разложение многочленов на множители.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</w:t>
      </w:r>
      <w:r w:rsidRPr="00391806">
        <w:rPr>
          <w:i/>
          <w:szCs w:val="28"/>
          <w:lang w:val="ru-RU" w:eastAsia="ru-RU"/>
        </w:rPr>
        <w:t>:</w:t>
      </w:r>
    </w:p>
    <w:p w:rsidR="00E22700" w:rsidRPr="00391806" w:rsidRDefault="00E22700" w:rsidP="00532C56">
      <w:pPr>
        <w:numPr>
          <w:ilvl w:val="0"/>
          <w:numId w:val="28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E22700" w:rsidRPr="00391806" w:rsidRDefault="00E22700" w:rsidP="00532C56">
      <w:pPr>
        <w:numPr>
          <w:ilvl w:val="0"/>
          <w:numId w:val="28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Уравнения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E22700" w:rsidRPr="00391806" w:rsidRDefault="00E22700" w:rsidP="00532C56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22700" w:rsidRPr="00391806" w:rsidRDefault="00E22700" w:rsidP="00532C56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532C56">
      <w:pPr>
        <w:numPr>
          <w:ilvl w:val="0"/>
          <w:numId w:val="30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22700" w:rsidRPr="00391806" w:rsidRDefault="00E22700" w:rsidP="00532C56">
      <w:pPr>
        <w:numPr>
          <w:ilvl w:val="0"/>
          <w:numId w:val="30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Неравенства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E22700" w:rsidRPr="00391806" w:rsidRDefault="00E22700" w:rsidP="00532C56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E22700" w:rsidRPr="00391806" w:rsidRDefault="00E22700" w:rsidP="00532C56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аппарат неравенств для решения задач из различных разделов курса.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 получит возможность научиться:</w:t>
      </w:r>
    </w:p>
    <w:p w:rsidR="00E22700" w:rsidRPr="00391806" w:rsidRDefault="00E22700" w:rsidP="00532C56">
      <w:pPr>
        <w:numPr>
          <w:ilvl w:val="0"/>
          <w:numId w:val="32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E22700" w:rsidRPr="00391806" w:rsidRDefault="00E22700" w:rsidP="00532C56">
      <w:pPr>
        <w:numPr>
          <w:ilvl w:val="0"/>
          <w:numId w:val="32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Основные понятия. Числовые функции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использовать функциональные понятия и язык (термины, символические обозначения);</w:t>
      </w:r>
    </w:p>
    <w:p w:rsidR="00E22700" w:rsidRPr="00391806" w:rsidRDefault="00E22700" w:rsidP="00532C56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E22700" w:rsidRPr="00391806" w:rsidRDefault="00E22700" w:rsidP="00532C56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 получит возможность научиться:</w:t>
      </w:r>
    </w:p>
    <w:p w:rsidR="00E22700" w:rsidRPr="00391806" w:rsidRDefault="00E22700" w:rsidP="00532C56">
      <w:pPr>
        <w:numPr>
          <w:ilvl w:val="0"/>
          <w:numId w:val="3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E22700" w:rsidRPr="00391806" w:rsidRDefault="00E22700" w:rsidP="00532C56">
      <w:pPr>
        <w:numPr>
          <w:ilvl w:val="0"/>
          <w:numId w:val="3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Числовые последовательности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532C56">
      <w:pPr>
        <w:numPr>
          <w:ilvl w:val="0"/>
          <w:numId w:val="35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использовать язык последовательностей (термины, символические обозначения);</w:t>
      </w:r>
    </w:p>
    <w:p w:rsidR="00E22700" w:rsidRPr="00391806" w:rsidRDefault="00E22700" w:rsidP="00532C56">
      <w:pPr>
        <w:numPr>
          <w:ilvl w:val="0"/>
          <w:numId w:val="35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 научиться:</w:t>
      </w:r>
    </w:p>
    <w:p w:rsidR="00E22700" w:rsidRPr="00391806" w:rsidRDefault="00E22700" w:rsidP="00532C56">
      <w:pPr>
        <w:numPr>
          <w:ilvl w:val="0"/>
          <w:numId w:val="3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:rsidR="00E22700" w:rsidRPr="00391806" w:rsidRDefault="00E22700" w:rsidP="00532C56">
      <w:pPr>
        <w:numPr>
          <w:ilvl w:val="0"/>
          <w:numId w:val="3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Описательная статистика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i/>
          <w:szCs w:val="28"/>
          <w:lang w:val="ru-RU" w:eastAsia="ru-RU"/>
        </w:rPr>
        <w:t> </w:t>
      </w:r>
    </w:p>
    <w:p w:rsidR="00E22700" w:rsidRPr="00391806" w:rsidRDefault="00E22700" w:rsidP="00532C56">
      <w:pPr>
        <w:numPr>
          <w:ilvl w:val="0"/>
          <w:numId w:val="3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простейшие способы представления и анализа статистических данных.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</w:t>
      </w:r>
    </w:p>
    <w:p w:rsidR="00E22700" w:rsidRPr="00391806" w:rsidRDefault="00E22700" w:rsidP="00532C56">
      <w:pPr>
        <w:numPr>
          <w:ilvl w:val="0"/>
          <w:numId w:val="3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Случайные события и вероятность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szCs w:val="28"/>
          <w:lang w:val="ru-RU" w:eastAsia="ru-RU"/>
        </w:rPr>
        <w:t> находить относительную частоту и вероятность случайного события.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</w:t>
      </w:r>
      <w:r w:rsidRPr="00391806">
        <w:rPr>
          <w:i/>
          <w:szCs w:val="28"/>
          <w:lang w:val="ru-RU" w:eastAsia="ru-RU"/>
        </w:rPr>
        <w:t> возможность</w:t>
      </w:r>
      <w:r w:rsidRPr="00391806">
        <w:rPr>
          <w:szCs w:val="28"/>
          <w:lang w:val="ru-RU" w:eastAsia="ru-RU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Комбинаторика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szCs w:val="28"/>
          <w:lang w:val="ru-RU" w:eastAsia="ru-RU"/>
        </w:rPr>
        <w:t> решать комбинаторные задачи на нахождение числа объектов или комбинаций.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</w:t>
      </w:r>
      <w:r w:rsidRPr="00391806">
        <w:rPr>
          <w:i/>
          <w:szCs w:val="28"/>
          <w:lang w:val="ru-RU" w:eastAsia="ru-RU"/>
        </w:rPr>
        <w:t> возможность научиться</w:t>
      </w:r>
      <w:r w:rsidRPr="00391806">
        <w:rPr>
          <w:szCs w:val="28"/>
          <w:lang w:val="ru-RU" w:eastAsia="ru-RU"/>
        </w:rPr>
        <w:t xml:space="preserve"> некоторым специальным приёмам решения комбинаторных задач.</w:t>
      </w: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</w:p>
    <w:p w:rsidR="00E22700" w:rsidRPr="00391806" w:rsidRDefault="00E22700" w:rsidP="00532C56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>3. Содержание учебного предмета.</w:t>
      </w: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jc w:val="center"/>
        <w:rPr>
          <w:b/>
          <w:bCs/>
          <w:szCs w:val="28"/>
          <w:lang w:val="ru-RU"/>
        </w:rPr>
      </w:pPr>
      <w:r w:rsidRPr="00391806">
        <w:rPr>
          <w:b/>
          <w:bCs/>
          <w:szCs w:val="28"/>
          <w:lang w:val="ru-RU"/>
        </w:rPr>
        <w:t>7-й класс</w:t>
      </w:r>
    </w:p>
    <w:p w:rsidR="00E22700" w:rsidRPr="00391806" w:rsidRDefault="00E22700" w:rsidP="00532C56">
      <w:pPr>
        <w:shd w:val="clear" w:color="auto" w:fill="FFFFFF"/>
        <w:spacing w:after="0"/>
        <w:rPr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 1</w:t>
      </w:r>
      <w:r w:rsidRPr="00391806">
        <w:rPr>
          <w:b/>
          <w:bCs/>
          <w:szCs w:val="28"/>
          <w:lang w:val="ru-RU"/>
        </w:rPr>
        <w:t>.</w:t>
      </w:r>
      <w:r w:rsidRPr="00391806">
        <w:rPr>
          <w:b/>
          <w:szCs w:val="28"/>
          <w:lang w:val="ru-RU"/>
        </w:rPr>
        <w:t xml:space="preserve"> Натуральные числа </w:t>
      </w:r>
      <w:r w:rsidRPr="00391806">
        <w:rPr>
          <w:szCs w:val="28"/>
          <w:lang w:val="ru-RU"/>
        </w:rPr>
        <w:t>(4 часов)</w:t>
      </w:r>
      <w:r w:rsidRPr="00391806">
        <w:rPr>
          <w:iCs/>
          <w:szCs w:val="28"/>
          <w:lang w:val="ru-RU"/>
        </w:rPr>
        <w:t xml:space="preserve"> </w:t>
      </w:r>
    </w:p>
    <w:p w:rsidR="00E22700" w:rsidRPr="00391806" w:rsidRDefault="00E22700" w:rsidP="00532C56">
      <w:pPr>
        <w:shd w:val="clear" w:color="auto" w:fill="FFFFFF"/>
        <w:spacing w:after="0"/>
        <w:ind w:firstLine="567"/>
        <w:rPr>
          <w:b/>
          <w:szCs w:val="28"/>
          <w:lang w:val="ru-RU"/>
        </w:rPr>
      </w:pPr>
      <w:r w:rsidRPr="00391806">
        <w:rPr>
          <w:iCs/>
          <w:szCs w:val="28"/>
          <w:lang w:val="ru-RU"/>
        </w:rPr>
        <w:t>Натуральные числа и действия с ними. Делимость натуральных чисел.</w:t>
      </w:r>
    </w:p>
    <w:p w:rsidR="00E22700" w:rsidRPr="00391806" w:rsidRDefault="00E22700" w:rsidP="00532C56">
      <w:pPr>
        <w:rPr>
          <w:b/>
          <w:color w:val="auto"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Глава 2. Рациональные числа </w:t>
      </w:r>
      <w:r w:rsidRPr="00391806">
        <w:rPr>
          <w:szCs w:val="28"/>
          <w:lang w:val="ru-RU"/>
        </w:rPr>
        <w:t>(4часов)</w:t>
      </w:r>
    </w:p>
    <w:p w:rsidR="00E22700" w:rsidRPr="00391806" w:rsidRDefault="00E22700" w:rsidP="00532C56">
      <w:pPr>
        <w:ind w:firstLine="567"/>
        <w:rPr>
          <w:b/>
          <w:szCs w:val="28"/>
          <w:lang w:val="ru-RU"/>
        </w:rPr>
      </w:pPr>
      <w:r w:rsidRPr="00391806">
        <w:rPr>
          <w:iCs/>
          <w:szCs w:val="28"/>
          <w:lang w:val="ru-RU"/>
        </w:rPr>
        <w:t>Обыкновенные дроби и десятичные дроби. Бесконечные периодические и непериодические десятичные дроби.</w:t>
      </w:r>
    </w:p>
    <w:p w:rsidR="00E22700" w:rsidRPr="00391806" w:rsidRDefault="00E22700" w:rsidP="00532C56">
      <w:pPr>
        <w:rPr>
          <w:b/>
          <w:iCs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Глава </w:t>
      </w:r>
      <w:r w:rsidRPr="00391806">
        <w:rPr>
          <w:b/>
          <w:iCs/>
          <w:szCs w:val="28"/>
          <w:lang w:val="ru-RU"/>
        </w:rPr>
        <w:t xml:space="preserve">3. Действительные числа </w:t>
      </w:r>
      <w:r w:rsidRPr="00391806">
        <w:rPr>
          <w:iCs/>
          <w:szCs w:val="28"/>
          <w:lang w:val="ru-RU"/>
        </w:rPr>
        <w:t>(9часов)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>Действительные числа, их сравнение, основные свойства. Приближения числа. Длина отрезка.  Координатная ось.</w:t>
      </w:r>
    </w:p>
    <w:p w:rsidR="00E22700" w:rsidRPr="00391806" w:rsidRDefault="00E22700" w:rsidP="00532C56">
      <w:pPr>
        <w:rPr>
          <w:b/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/>
          <w:iCs/>
          <w:szCs w:val="28"/>
          <w:lang w:val="ru-RU"/>
        </w:rPr>
        <w:t xml:space="preserve"> </w:t>
      </w:r>
      <w:r w:rsidRPr="00391806">
        <w:rPr>
          <w:b/>
          <w:iCs/>
          <w:szCs w:val="28"/>
          <w:lang w:val="ru-RU"/>
        </w:rPr>
        <w:t>4. Одночлены (</w:t>
      </w:r>
      <w:r w:rsidRPr="00391806">
        <w:rPr>
          <w:iCs/>
          <w:szCs w:val="28"/>
          <w:lang w:val="ru-RU"/>
        </w:rPr>
        <w:t>8 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 xml:space="preserve">Числовые и буквенные выражения. Одночлены, произведение одночленов, подобные одночлены. </w:t>
      </w:r>
    </w:p>
    <w:p w:rsidR="00E22700" w:rsidRPr="00391806" w:rsidRDefault="00E22700" w:rsidP="00532C56">
      <w:pPr>
        <w:rPr>
          <w:b/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Cs/>
          <w:szCs w:val="28"/>
          <w:lang w:val="ru-RU"/>
        </w:rPr>
        <w:t xml:space="preserve"> 5. Многочлены </w:t>
      </w:r>
      <w:r w:rsidRPr="00391806">
        <w:rPr>
          <w:iCs/>
          <w:szCs w:val="28"/>
          <w:lang w:val="ru-RU"/>
        </w:rPr>
        <w:t>(15 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>Многочлен, сумма и разность многочленов, произведение одночлена на многочлен, произведение многочленов. Целое выражение и его числовое значение. Тождественное равенство целых выражений.</w:t>
      </w:r>
    </w:p>
    <w:p w:rsidR="00E22700" w:rsidRPr="00391806" w:rsidRDefault="00E22700" w:rsidP="00532C56">
      <w:pPr>
        <w:rPr>
          <w:b/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Cs/>
          <w:szCs w:val="28"/>
          <w:lang w:val="ru-RU"/>
        </w:rPr>
        <w:t xml:space="preserve"> 6. Формулы сокращенного умножения </w:t>
      </w:r>
      <w:r w:rsidRPr="00391806">
        <w:rPr>
          <w:iCs/>
          <w:szCs w:val="28"/>
          <w:lang w:val="ru-RU"/>
        </w:rPr>
        <w:t>(14 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 xml:space="preserve"> Квадрат суммы и разности. Выделение полного квадрата. Разность квадратов. Сумма и разность кубов (куб суммы и разности). Применение формул сокращенного умножения. Разложение многочлена на множители.</w:t>
      </w:r>
    </w:p>
    <w:p w:rsidR="00E22700" w:rsidRPr="00391806" w:rsidRDefault="00E22700" w:rsidP="00532C56">
      <w:pPr>
        <w:rPr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Cs/>
          <w:szCs w:val="28"/>
          <w:lang w:val="ru-RU"/>
        </w:rPr>
        <w:t xml:space="preserve"> 7. Алгебраические дроби </w:t>
      </w:r>
      <w:r w:rsidRPr="00391806">
        <w:rPr>
          <w:iCs/>
          <w:szCs w:val="28"/>
          <w:lang w:val="ru-RU"/>
        </w:rPr>
        <w:t>(16 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 xml:space="preserve"> Алгебраические дроби и их свойства. Арифметические действия над алгебраическими дробями. Рациональное выражение и его числовое значение. Тождественное равенство рациональных выражений.</w:t>
      </w:r>
    </w:p>
    <w:p w:rsidR="00E22700" w:rsidRPr="00391806" w:rsidRDefault="00E22700" w:rsidP="00532C56">
      <w:pPr>
        <w:rPr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Cs/>
          <w:szCs w:val="28"/>
          <w:lang w:val="ru-RU"/>
        </w:rPr>
        <w:t xml:space="preserve"> 8. Степень с целым показателем </w:t>
      </w:r>
      <w:r w:rsidRPr="00391806">
        <w:rPr>
          <w:iCs/>
          <w:szCs w:val="28"/>
          <w:lang w:val="ru-RU"/>
        </w:rPr>
        <w:t>(7часов)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>Степень с целым показателем и ее свойства. Стандартный вид числа. Преобразование рациональных выражений, записанных с помощью степени с целым показателем.</w:t>
      </w:r>
    </w:p>
    <w:p w:rsidR="00E22700" w:rsidRPr="00391806" w:rsidRDefault="00E22700" w:rsidP="00532C56">
      <w:pPr>
        <w:rPr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Cs/>
          <w:szCs w:val="28"/>
          <w:lang w:val="ru-RU"/>
        </w:rPr>
        <w:t xml:space="preserve"> 9. Линейные уравнения с одним неизвестным </w:t>
      </w:r>
      <w:r w:rsidRPr="00391806">
        <w:rPr>
          <w:iCs/>
          <w:szCs w:val="28"/>
          <w:lang w:val="ru-RU"/>
        </w:rPr>
        <w:t>(6 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Cs/>
          <w:szCs w:val="28"/>
          <w:lang w:val="ru-RU"/>
        </w:rPr>
        <w:t xml:space="preserve"> Уравнения первой степени с одним неизвестным. Линейные уравнения с одним неизвестным. Решение линейных уравнений с одним неизвестным. Решение задач с помощью линейных уравнений.</w:t>
      </w:r>
    </w:p>
    <w:p w:rsidR="00E22700" w:rsidRPr="00391806" w:rsidRDefault="00E22700" w:rsidP="00532C56">
      <w:pPr>
        <w:rPr>
          <w:iCs/>
          <w:szCs w:val="28"/>
          <w:lang w:val="ru-RU"/>
        </w:rPr>
      </w:pPr>
      <w:r w:rsidRPr="00391806">
        <w:rPr>
          <w:b/>
          <w:szCs w:val="28"/>
          <w:lang w:val="ru-RU"/>
        </w:rPr>
        <w:t>Глава</w:t>
      </w:r>
      <w:r w:rsidRPr="00391806">
        <w:rPr>
          <w:b/>
          <w:iCs/>
          <w:szCs w:val="28"/>
          <w:lang w:val="ru-RU"/>
        </w:rPr>
        <w:t xml:space="preserve"> 10. Системы линейных уравнений </w:t>
      </w:r>
      <w:r w:rsidRPr="00391806">
        <w:rPr>
          <w:iCs/>
          <w:szCs w:val="28"/>
          <w:lang w:val="ru-RU"/>
        </w:rPr>
        <w:t>(12часов)</w:t>
      </w:r>
    </w:p>
    <w:p w:rsidR="00E22700" w:rsidRPr="00391806" w:rsidRDefault="00E22700" w:rsidP="00532C56">
      <w:pPr>
        <w:ind w:firstLine="567"/>
        <w:rPr>
          <w:iCs/>
          <w:szCs w:val="28"/>
          <w:lang w:val="ru-RU"/>
        </w:rPr>
      </w:pPr>
      <w:r w:rsidRPr="00391806">
        <w:rPr>
          <w:i/>
          <w:iCs/>
          <w:szCs w:val="28"/>
          <w:lang w:val="ru-RU"/>
        </w:rPr>
        <w:t xml:space="preserve"> </w:t>
      </w:r>
      <w:r w:rsidRPr="00391806">
        <w:rPr>
          <w:iCs/>
          <w:szCs w:val="28"/>
          <w:lang w:val="ru-RU"/>
        </w:rPr>
        <w:t>Уравнения первой степени с двумя неизвестными. Системы двух уравнений первой степени с двумя неизвестными и способы их решения. Равносильность уравнений и систем уравнений. Решение систем двух линейных уравнений с двумя неизвестными. Решение задач при помощи систем уравнений первой степени.</w:t>
      </w:r>
    </w:p>
    <w:p w:rsidR="00E22700" w:rsidRPr="00391806" w:rsidRDefault="00E22700" w:rsidP="00532C56">
      <w:pPr>
        <w:rPr>
          <w:b/>
          <w:iCs/>
          <w:szCs w:val="28"/>
          <w:lang w:val="ru-RU"/>
        </w:rPr>
      </w:pPr>
      <w:r w:rsidRPr="00391806">
        <w:rPr>
          <w:b/>
          <w:iCs/>
          <w:szCs w:val="28"/>
          <w:lang w:val="ru-RU"/>
        </w:rPr>
        <w:t xml:space="preserve">Повторение </w:t>
      </w:r>
      <w:r w:rsidRPr="00391806">
        <w:rPr>
          <w:iCs/>
          <w:szCs w:val="28"/>
          <w:lang w:val="ru-RU"/>
        </w:rPr>
        <w:t>(7часов)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806">
        <w:rPr>
          <w:sz w:val="28"/>
          <w:szCs w:val="28"/>
        </w:rPr>
        <w:t>Закрепление знаний, умений и навыков, полученных на уроках по данным темам (курс алгебры 7 класса), подготовка к итоговой контрольной работе.</w:t>
      </w: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numPr>
          <w:ilvl w:val="1"/>
          <w:numId w:val="15"/>
        </w:numPr>
        <w:spacing w:after="200" w:line="276" w:lineRule="auto"/>
        <w:rPr>
          <w:b/>
          <w:color w:val="auto"/>
          <w:szCs w:val="28"/>
          <w:lang w:val="ru-RU" w:eastAsia="ru-RU"/>
        </w:rPr>
      </w:pPr>
      <w:r w:rsidRPr="00391806">
        <w:rPr>
          <w:b/>
          <w:szCs w:val="28"/>
          <w:lang w:val="ru-RU"/>
        </w:rPr>
        <w:t>Тематическое планирование</w:t>
      </w:r>
    </w:p>
    <w:p w:rsidR="00E22700" w:rsidRPr="00391806" w:rsidRDefault="00E22700" w:rsidP="00532C56">
      <w:pPr>
        <w:spacing w:after="0" w:line="240" w:lineRule="auto"/>
        <w:ind w:left="0" w:right="0" w:firstLine="0"/>
        <w:jc w:val="center"/>
        <w:rPr>
          <w:bCs/>
          <w:color w:val="auto"/>
          <w:szCs w:val="28"/>
          <w:lang w:val="ru-RU" w:eastAsia="ru-RU"/>
        </w:rPr>
      </w:pPr>
      <w:r w:rsidRPr="00391806">
        <w:rPr>
          <w:b/>
          <w:bCs/>
          <w:color w:val="auto"/>
          <w:szCs w:val="28"/>
          <w:lang w:val="ru-RU" w:eastAsia="ru-RU"/>
        </w:rPr>
        <w:t xml:space="preserve">7-й класс </w:t>
      </w:r>
      <w:r w:rsidRPr="00391806">
        <w:rPr>
          <w:bCs/>
          <w:color w:val="auto"/>
          <w:szCs w:val="28"/>
          <w:lang w:val="ru-RU" w:eastAsia="ru-RU"/>
        </w:rPr>
        <w:t>(3ч, всего 102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6804"/>
        <w:gridCol w:w="1713"/>
      </w:tblGrid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№ урока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Содержание учебного предмета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Количество часов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1. Натуральные числа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4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numPr>
                <w:ilvl w:val="0"/>
                <w:numId w:val="39"/>
              </w:numPr>
              <w:spacing w:after="0" w:line="240" w:lineRule="auto"/>
              <w:ind w:right="0"/>
              <w:contextualSpacing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Повторение. Натуральные числа и действия над ними.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numPr>
                <w:ilvl w:val="0"/>
                <w:numId w:val="39"/>
              </w:numPr>
              <w:spacing w:after="0" w:line="240" w:lineRule="auto"/>
              <w:ind w:right="0"/>
              <w:contextualSpacing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Степень числа.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numPr>
                <w:ilvl w:val="0"/>
                <w:numId w:val="39"/>
              </w:numPr>
              <w:spacing w:after="0" w:line="240" w:lineRule="auto"/>
              <w:ind w:right="0"/>
              <w:contextualSpacing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Простые и составные числа.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numPr>
                <w:ilvl w:val="0"/>
                <w:numId w:val="39"/>
              </w:numPr>
              <w:spacing w:after="0" w:line="240" w:lineRule="auto"/>
              <w:ind w:right="0"/>
              <w:contextualSpacing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Разложение натуральных чисел на простые множители.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2. Рациональные числа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4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Обыкновенные дроби.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Разложение обыкновенных дробей.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Периодические десятичные дроби.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Десятичное разложение рациональных чисел.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3. Действительные числа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9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Иррациональные числа.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действительного числа.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Сравнение действительных чисел.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Основные свойства действительных чисел.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13-14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Приближения чисел.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Длина отрезка.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16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Координатная ось.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№1 по теме «Действительные числа».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4. Одночлены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8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18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Числовые выражения.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Буквенные выражения.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одночлена.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Произведение одночленов.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Применение свойств при нахождении произведения.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23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Стандартный вид одночлена.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Подобные одночлены.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Обобщающий урок по теме: «Одночлены».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5. Многочлены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15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26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многочлены.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Свойства многочленов.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28-29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Многочлены стандартного вида.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30-31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Сумма и разность многочленов.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32-33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Произведение одночлена на многочлен.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34-35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Произведение многочленов.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36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Целые выражения.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37-38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Числовое значение целого выражения.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Тождественное равенство  целых выражений.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№2 по теме: «Многочлены».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6. Формулы сокращенного умножения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14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41-42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Квадрат суммы.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43-44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Квадрат разности.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Выделение полного квадрата.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46-47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Разность квадратов.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48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Сумма  кубов.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Разность кубов.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50-51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Применение формул сокращенного умножения.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52-53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Разложение многочлена на множители.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№3 по теме: «Формулы сокращенного умножения».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7. Алгебраические дроби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16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55-57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Алгебраические дроби и их свойства.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58-60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/>
              </w:rPr>
            </w:pPr>
            <w:r w:rsidRPr="00391806">
              <w:rPr>
                <w:color w:val="auto"/>
                <w:szCs w:val="28"/>
                <w:lang w:val="ru-RU"/>
              </w:rPr>
              <w:t>Приведение алгебраических дробей</w:t>
            </w:r>
          </w:p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/>
              </w:rPr>
              <w:t>к общему знаменателю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Сложение и вычитание дробей с разными знаменателями.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Сложение и вычитание алгебраических дробей.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63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Умножение и деление алгебраических дробей.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Умножение и деление алгебраических дробей.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65-66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Рациональные выражения.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67-68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Числовое значение рационального выражения.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Тождественное равенство рациональных выражений.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№4 по теме: «Алгебраические дроби».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8. Степень с целым показателем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7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71-72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степени с целым показателем.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73-74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Свойства степени с целым показателем..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75-76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Стандартный вид числа.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Преобразование рациональных выражений.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9. Линейные уравнения с одним неизвестным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6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78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Уравнение первой степени с одним неизвестным.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Линейные уравнения с одним неизвестным.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линейных уравнений с одним неизвестным.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линейных уравнений с одним неизвестным.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82-83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задач с помощью линейных уравнений.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Глава 10. Системы линейных уравнений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Уравнение первой степени с двумя неизвестными.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Система двух уравнений первой степени с двумя неизвестными.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86-87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Способ подстановки.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88-89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Способ уравнивания коэффициентов.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90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Равносильность уравнений.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91-92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систем двух линейных урав-</w:t>
            </w:r>
          </w:p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нений с двумя неизвестными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93-94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задач при помощи систем.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95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№5 по теме: «Системы линейных уравнений».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Повторение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7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96-101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Повторение изученного материала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</w:t>
            </w:r>
          </w:p>
        </w:tc>
      </w:tr>
      <w:tr w:rsidR="00E22700" w:rsidRPr="00391806" w:rsidTr="00287EBD">
        <w:tc>
          <w:tcPr>
            <w:tcW w:w="1101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102</w:t>
            </w:r>
          </w:p>
        </w:tc>
        <w:tc>
          <w:tcPr>
            <w:tcW w:w="6804" w:type="dxa"/>
          </w:tcPr>
          <w:p w:rsidR="00E22700" w:rsidRPr="00391806" w:rsidRDefault="00E22700" w:rsidP="00287EBD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Итоговая контрольная работа .</w:t>
            </w:r>
          </w:p>
        </w:tc>
        <w:tc>
          <w:tcPr>
            <w:tcW w:w="1666" w:type="dxa"/>
          </w:tcPr>
          <w:p w:rsidR="00E22700" w:rsidRPr="00391806" w:rsidRDefault="00E22700" w:rsidP="00287EB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</w:tbl>
    <w:p w:rsidR="00E22700" w:rsidRPr="00391806" w:rsidRDefault="00E22700" w:rsidP="00532C56">
      <w:pPr>
        <w:spacing w:after="0" w:line="240" w:lineRule="auto"/>
        <w:ind w:left="0" w:right="0" w:firstLine="0"/>
        <w:rPr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ind w:firstLine="567"/>
        <w:rPr>
          <w:b/>
          <w:iCs/>
          <w:szCs w:val="28"/>
          <w:lang w:val="ru-RU"/>
        </w:rPr>
      </w:pPr>
    </w:p>
    <w:p w:rsidR="00E22700" w:rsidRPr="00391806" w:rsidRDefault="00E22700" w:rsidP="00532C56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532C56">
      <w:pPr>
        <w:rPr>
          <w:szCs w:val="28"/>
          <w:lang w:val="ru-RU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sz w:val="28"/>
          <w:szCs w:val="28"/>
        </w:rPr>
        <w:t xml:space="preserve">  </w:t>
      </w:r>
      <w:r w:rsidRPr="00391806">
        <w:rPr>
          <w:b/>
          <w:bCs/>
          <w:color w:val="000000"/>
          <w:sz w:val="28"/>
          <w:szCs w:val="28"/>
        </w:rPr>
        <w:t>5.   Перечень учебно-методического и материально-технического обеспечения образовательного процесса</w:t>
      </w:r>
    </w:p>
    <w:p w:rsidR="00E22700" w:rsidRPr="00391806" w:rsidRDefault="00E22700" w:rsidP="00532C56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</w:t>
      </w:r>
    </w:p>
    <w:p w:rsidR="00E22700" w:rsidRPr="00391806" w:rsidRDefault="00E22700" w:rsidP="00532C56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</w:p>
    <w:p w:rsidR="00E22700" w:rsidRPr="00391806" w:rsidRDefault="00E22700" w:rsidP="00532C56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         Рабочая программа ориентирована на УМК: </w:t>
      </w:r>
    </w:p>
    <w:p w:rsidR="00E22700" w:rsidRPr="00391806" w:rsidRDefault="00E22700" w:rsidP="00532C56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1.  Алгебра. 7 класс:  учебник для общеобразовательных учреждений, /[ С. М. Никольский,  М.К.Потапов,  Н.Н.Решетников,  А.В.Шевкин]. – 11-е изд., дораб. -  М.: Просвещение, 2015.</w:t>
      </w:r>
    </w:p>
    <w:p w:rsidR="00E22700" w:rsidRPr="00391806" w:rsidRDefault="00E22700" w:rsidP="00532C56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2.  Потапов М.К.  Алгебра.  Книга для учителя. 7-9 классы / М.К.Потапов, А.В.Шевкин.  – М.: Просвещение, 2010.</w:t>
      </w:r>
    </w:p>
    <w:p w:rsidR="00E22700" w:rsidRPr="00391806" w:rsidRDefault="00E22700" w:rsidP="00532C56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3.  Потапов М.К.   Математика. Дидактические материалы. 7 класс / М.К.Потапов , А.В.Шевкин. – 10-е изд. -  М.: Просвещение, 2013.</w:t>
      </w:r>
    </w:p>
    <w:p w:rsidR="00E22700" w:rsidRPr="00391806" w:rsidRDefault="00E22700" w:rsidP="00532C56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4.  Чулков П.В.  Математика. Тематические тесты. 7 класс /П.В.Чулкоа, Е.Ф.Шершнев, О.Ф.Зарапина. – 2-е изд. – М.: Просвещение, 2011.</w:t>
      </w: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Предполагается использование следующих программно-педагогических средств, реализуемых с помощью компьютера:</w:t>
      </w:r>
    </w:p>
    <w:p w:rsidR="00E22700" w:rsidRPr="00391806" w:rsidRDefault="00E22700" w:rsidP="00532C56">
      <w:pPr>
        <w:pStyle w:val="NormalWeb"/>
        <w:widowControl/>
        <w:numPr>
          <w:ilvl w:val="0"/>
          <w:numId w:val="15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Математика: еженедельное учебно-методическое приложение к газете «Первое сентября»,</w:t>
      </w:r>
      <w:hyperlink r:id="rId8" w:history="1">
        <w:r w:rsidRPr="00391806">
          <w:rPr>
            <w:rStyle w:val="Hyperlink"/>
            <w:color w:val="1DBEF1"/>
            <w:sz w:val="28"/>
            <w:szCs w:val="28"/>
          </w:rPr>
          <w:t>http://mat.lseptember.ru</w:t>
        </w:r>
      </w:hyperlink>
      <w:r w:rsidRPr="00391806">
        <w:rPr>
          <w:color w:val="000000"/>
          <w:sz w:val="28"/>
          <w:szCs w:val="28"/>
        </w:rPr>
        <w:t>.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Для обеспечения плодотворного учебного процесса предполагается использование информации и материалов следующих интернет-ресурсов:</w:t>
      </w:r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Министерство образования и науки РФ: </w:t>
      </w:r>
      <w:hyperlink r:id="rId9" w:history="1">
        <w:r w:rsidRPr="00391806">
          <w:rPr>
            <w:rStyle w:val="Hyperlink"/>
            <w:color w:val="1DBEF1"/>
            <w:sz w:val="28"/>
            <w:szCs w:val="28"/>
          </w:rPr>
          <w:t>http://www.mon.gov.ru/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Федеральное государственное учреждение «Государственный научно-исследовательский институт информационных технологий и телекоммуникаций»: </w:t>
      </w:r>
      <w:hyperlink r:id="rId10" w:history="1">
        <w:r w:rsidRPr="00391806">
          <w:rPr>
            <w:rStyle w:val="Hyperlink"/>
            <w:color w:val="1DBEF1"/>
            <w:sz w:val="28"/>
            <w:szCs w:val="28"/>
          </w:rPr>
          <w:t>http://www</w:t>
        </w:r>
      </w:hyperlink>
      <w:r w:rsidRPr="00391806">
        <w:rPr>
          <w:color w:val="000000"/>
          <w:sz w:val="28"/>
          <w:szCs w:val="28"/>
        </w:rPr>
        <w:t>. </w:t>
      </w:r>
      <w:hyperlink r:id="rId11" w:history="1">
        <w:r w:rsidRPr="00391806">
          <w:rPr>
            <w:rStyle w:val="Hyperlink"/>
            <w:color w:val="1DBEF1"/>
            <w:sz w:val="28"/>
            <w:szCs w:val="28"/>
          </w:rPr>
          <w:t>informika.ru/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Тестирование on-line: 5-11 классы: </w:t>
      </w:r>
      <w:hyperlink r:id="rId12" w:history="1">
        <w:r w:rsidRPr="00391806">
          <w:rPr>
            <w:rStyle w:val="Hyperlink"/>
            <w:color w:val="1DBEF1"/>
            <w:sz w:val="28"/>
            <w:szCs w:val="28"/>
          </w:rPr>
          <w:t>http://www.kokch.kts.ru/cdo/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Путеводитель «В мире науки» для школьников: </w:t>
      </w:r>
      <w:hyperlink r:id="rId13" w:history="1">
        <w:r w:rsidRPr="00391806">
          <w:rPr>
            <w:rStyle w:val="Hyperlink"/>
            <w:color w:val="1DBEF1"/>
            <w:sz w:val="28"/>
            <w:szCs w:val="28"/>
          </w:rPr>
          <w:t>http://www.uic.ssu</w:t>
        </w:r>
      </w:hyperlink>
      <w:r w:rsidRPr="00391806">
        <w:rPr>
          <w:color w:val="000000"/>
          <w:sz w:val="28"/>
          <w:szCs w:val="28"/>
        </w:rPr>
        <w:t>. </w:t>
      </w:r>
      <w:hyperlink r:id="rId14" w:history="1">
        <w:r w:rsidRPr="00391806">
          <w:rPr>
            <w:rStyle w:val="Hyperlink"/>
            <w:color w:val="1DBEF1"/>
            <w:sz w:val="28"/>
            <w:szCs w:val="28"/>
          </w:rPr>
          <w:t>samara.ru/~nauka/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Мегаэнциклопедия Кирилла и Мефодия: </w:t>
      </w:r>
      <w:hyperlink r:id="rId15" w:history="1">
        <w:r w:rsidRPr="00391806">
          <w:rPr>
            <w:rStyle w:val="Hyperlink"/>
            <w:color w:val="1DBEF1"/>
            <w:sz w:val="28"/>
            <w:szCs w:val="28"/>
          </w:rPr>
          <w:t>http://mega.km.ru/ </w:t>
        </w:r>
      </w:hyperlink>
      <w:r w:rsidRPr="00391806">
        <w:rPr>
          <w:color w:val="000000"/>
          <w:sz w:val="28"/>
          <w:szCs w:val="28"/>
        </w:rPr>
        <w:t>Сайт энциклопедий:</w:t>
      </w:r>
      <w:hyperlink r:id="rId16" w:history="1">
        <w:r w:rsidRPr="00391806">
          <w:rPr>
            <w:rStyle w:val="Hyperlink"/>
            <w:color w:val="1DBEF1"/>
            <w:sz w:val="28"/>
            <w:szCs w:val="28"/>
          </w:rPr>
          <w:t>http://www.eneyclopedia.ru/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Электронные образовательные ресурсы к учебникам в Единой коллекции </w:t>
      </w:r>
      <w:hyperlink r:id="rId17" w:history="1">
        <w:r w:rsidRPr="00391806">
          <w:rPr>
            <w:rStyle w:val="Hyperlink"/>
            <w:color w:val="1DBEF1"/>
            <w:sz w:val="28"/>
            <w:szCs w:val="28"/>
          </w:rPr>
          <w:t>www.school-collection.edu.ru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http ://</w:t>
      </w:r>
      <w:hyperlink r:id="rId18" w:history="1">
        <w:r w:rsidRPr="00391806">
          <w:rPr>
            <w:rStyle w:val="Hyperlink"/>
            <w:color w:val="1DBEF1"/>
            <w:sz w:val="28"/>
            <w:szCs w:val="28"/>
          </w:rPr>
          <w:t>www.openclass.ru/node/226794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9" w:history="1">
        <w:r w:rsidRPr="00391806">
          <w:rPr>
            <w:rStyle w:val="Hyperlink"/>
            <w:color w:val="1DBEF1"/>
            <w:sz w:val="28"/>
            <w:szCs w:val="28"/>
          </w:rPr>
          <w:t>http://forum.schoolpress.ru/article/44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0" w:history="1">
        <w:r w:rsidRPr="00391806">
          <w:rPr>
            <w:rStyle w:val="Hyperlink"/>
            <w:color w:val="1DBEF1"/>
            <w:sz w:val="28"/>
            <w:szCs w:val="28"/>
          </w:rPr>
          <w:t>http://1314.ru/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http://www.informika.ru/projects/infotecli/school-collection/</w:t>
      </w:r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1" w:history="1">
        <w:r w:rsidRPr="00391806">
          <w:rPr>
            <w:rStyle w:val="Hyperlink"/>
            <w:color w:val="1DBEF1"/>
            <w:sz w:val="28"/>
            <w:szCs w:val="28"/>
          </w:rPr>
          <w:t>http://www.ug.ru/article/64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2" w:history="1">
        <w:r w:rsidRPr="00391806">
          <w:rPr>
            <w:rStyle w:val="Hyperlink"/>
            <w:color w:val="1DBEF1"/>
            <w:sz w:val="28"/>
            <w:szCs w:val="28"/>
          </w:rPr>
          <w:t>http://staviro.ru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3" w:history="1">
        <w:r w:rsidRPr="00391806">
          <w:rPr>
            <w:rStyle w:val="Hyperlink"/>
            <w:color w:val="1DBEF1"/>
            <w:sz w:val="28"/>
            <w:szCs w:val="28"/>
          </w:rPr>
          <w:t>http://www.youtube.com/watch?v=L.LSKZJA8g2E&amp;feature=related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4" w:history="1">
        <w:r w:rsidRPr="00391806">
          <w:rPr>
            <w:rStyle w:val="Hyperlink"/>
            <w:color w:val="1DBEF1"/>
            <w:sz w:val="28"/>
            <w:szCs w:val="28"/>
          </w:rPr>
          <w:t>http://www.youtube.com/watch?v=Cn24EHYkFPc&amp;feature=related</w:t>
        </w:r>
      </w:hyperlink>
    </w:p>
    <w:p w:rsidR="00E22700" w:rsidRPr="00391806" w:rsidRDefault="00E22700" w:rsidP="00532C56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5" w:history="1">
        <w:r w:rsidRPr="00391806">
          <w:rPr>
            <w:rStyle w:val="Hyperlink"/>
            <w:color w:val="1DBEF1"/>
            <w:sz w:val="28"/>
            <w:szCs w:val="28"/>
          </w:rPr>
          <w:t>http://staviro.ru/</w:t>
        </w:r>
      </w:hyperlink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Компьютерные и информационно-коммуникативные средства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Электронное сопровождение к учебнику «Математика», 5 класс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(диск CD-ROM).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Технические средства обучения.</w:t>
      </w: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Классная доска с набором приспособлений для крепления таблиц.</w:t>
      </w: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Магнитная доска</w:t>
      </w: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Компьютер с принтером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Учебно-практическое и учебно-лабораторное оборудование</w:t>
      </w:r>
    </w:p>
    <w:p w:rsidR="00E22700" w:rsidRPr="00391806" w:rsidRDefault="00E22700" w:rsidP="00532C56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Набор предметных картинок.</w:t>
      </w: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Демонстрационная оцифрованная линейка.</w:t>
      </w: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Демонстрационный чертёжный треугольник.</w:t>
      </w:r>
    </w:p>
    <w:p w:rsidR="00E22700" w:rsidRPr="00391806" w:rsidRDefault="00E22700" w:rsidP="00532C56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Демонстрационный циркуль</w:t>
      </w: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Pr="00391806" w:rsidRDefault="00E22700" w:rsidP="00FD5480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firstLine="720"/>
        <w:rPr>
          <w:iCs/>
          <w:szCs w:val="28"/>
          <w:lang w:val="ru-RU"/>
        </w:rPr>
      </w:pPr>
      <w:r w:rsidRPr="00391806">
        <w:rPr>
          <w:szCs w:val="28"/>
          <w:lang w:val="ru-RU"/>
        </w:rPr>
        <w:t>Настоящая программа по алгебре для 8  класса составлена на основе следующих нормативных документов:</w:t>
      </w:r>
      <w:r w:rsidRPr="00391806">
        <w:rPr>
          <w:iCs/>
          <w:szCs w:val="28"/>
          <w:lang w:val="ru-RU"/>
        </w:rPr>
        <w:t xml:space="preserve"> </w:t>
      </w:r>
    </w:p>
    <w:p w:rsidR="00E22700" w:rsidRPr="00391806" w:rsidRDefault="00E22700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391806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E22700" w:rsidRPr="00391806" w:rsidRDefault="00E22700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391806">
        <w:rPr>
          <w:rFonts w:ascii="Times New Roman" w:hAnsi="Times New Roman"/>
          <w:sz w:val="28"/>
          <w:szCs w:val="28"/>
        </w:rPr>
        <w:t>АООП ООО ЗПР МБОУ Кутуликская СОШ.</w:t>
      </w:r>
    </w:p>
    <w:p w:rsidR="00E22700" w:rsidRPr="00391806" w:rsidRDefault="00E22700" w:rsidP="00B3199B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391806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E22700" w:rsidRPr="00391806" w:rsidRDefault="00E22700" w:rsidP="00B3199B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Математика. Сборник рабочих программ. 7-9 классы: пособие для учителей общеобразовательных учреждений / </w:t>
      </w:r>
      <w:r w:rsidRPr="00391806">
        <w:rPr>
          <w:rStyle w:val="FontStyle56"/>
          <w:sz w:val="28"/>
          <w:szCs w:val="28"/>
          <w:lang w:val="ru-RU"/>
        </w:rPr>
        <w:t>[сост. Т. А. Бурмистрова]</w:t>
      </w:r>
      <w:r w:rsidRPr="00391806">
        <w:rPr>
          <w:szCs w:val="28"/>
          <w:lang w:val="ru-RU"/>
        </w:rPr>
        <w:t>. М.: Просвещение, 2011. - 64 с.</w:t>
      </w:r>
    </w:p>
    <w:p w:rsidR="00E22700" w:rsidRPr="00391806" w:rsidRDefault="00E22700" w:rsidP="00391806">
      <w:pPr>
        <w:widowControl w:val="0"/>
        <w:tabs>
          <w:tab w:val="left" w:pos="570"/>
        </w:tabs>
        <w:suppressAutoHyphens/>
        <w:spacing w:after="0" w:line="240" w:lineRule="auto"/>
        <w:ind w:right="0"/>
        <w:rPr>
          <w:szCs w:val="28"/>
          <w:lang w:val="ru-RU"/>
        </w:rPr>
      </w:pPr>
    </w:p>
    <w:p w:rsidR="00E22700" w:rsidRPr="00391806" w:rsidRDefault="00E22700" w:rsidP="00391806">
      <w:pPr>
        <w:spacing w:line="240" w:lineRule="auto"/>
        <w:ind w:left="0" w:right="332" w:firstLine="0"/>
        <w:rPr>
          <w:b/>
          <w:szCs w:val="28"/>
        </w:rPr>
      </w:pPr>
      <w:r w:rsidRPr="00391806">
        <w:rPr>
          <w:szCs w:val="28"/>
          <w:lang w:val="ru-RU"/>
        </w:rPr>
        <w:t xml:space="preserve">                                           </w:t>
      </w:r>
      <w:r w:rsidRPr="00391806">
        <w:rPr>
          <w:b/>
          <w:szCs w:val="28"/>
          <w:lang w:val="ru-RU"/>
        </w:rPr>
        <w:t>Характеристика детей с ЗПР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Отбор содержания курса английского языка производится с учетом психологических и социально-возрастных потребностей детей с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ЗПР,</w:t>
      </w:r>
      <w:r w:rsidRPr="00391806">
        <w:rPr>
          <w:szCs w:val="28"/>
        </w:rPr>
        <w:t> </w:t>
      </w:r>
      <w:r w:rsidRPr="00391806">
        <w:rPr>
          <w:szCs w:val="28"/>
          <w:lang w:val="ru-RU"/>
        </w:rPr>
        <w:t>обучающихся по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адаптированным образовательным программам.</w:t>
      </w:r>
      <w:r w:rsidRPr="00391806">
        <w:rPr>
          <w:szCs w:val="28"/>
        </w:rPr>
        <w:t> </w:t>
      </w:r>
      <w:r w:rsidRPr="00391806">
        <w:rPr>
          <w:szCs w:val="28"/>
          <w:lang w:val="ru-RU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Особенности психического развития детей, занимающихся по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адаптированным образовательным программам</w:t>
      </w:r>
      <w:r w:rsidRPr="00391806">
        <w:rPr>
          <w:szCs w:val="28"/>
          <w:lang w:val="ru-RU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Таким образом, курс английского языка способствует раскрытию личностного потенциала учащихся с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ЗПР.</w:t>
      </w:r>
      <w:r w:rsidRPr="00391806">
        <w:rPr>
          <w:b/>
          <w:bCs/>
          <w:szCs w:val="28"/>
        </w:rPr>
        <w:t> </w:t>
      </w:r>
      <w:r w:rsidRPr="00391806">
        <w:rPr>
          <w:szCs w:val="28"/>
          <w:lang w:val="ru-RU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b/>
          <w:bCs/>
          <w:szCs w:val="28"/>
          <w:lang w:val="ru-RU"/>
        </w:rPr>
        <w:t>Наиболее эффективными методами обучения детей с ОВЗ являются:</w:t>
      </w:r>
    </w:p>
    <w:p w:rsidR="00E22700" w:rsidRPr="00391806" w:rsidRDefault="00E22700" w:rsidP="0039180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E22700" w:rsidRPr="00391806" w:rsidRDefault="00E22700" w:rsidP="0039180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E22700" w:rsidRPr="00391806" w:rsidRDefault="00E22700" w:rsidP="0039180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E22700" w:rsidRPr="00391806" w:rsidRDefault="00E22700" w:rsidP="0039180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</w:rPr>
      </w:pPr>
      <w:r w:rsidRPr="00391806">
        <w:rPr>
          <w:szCs w:val="28"/>
        </w:rPr>
        <w:t>работа по эталону/образцу;</w:t>
      </w:r>
    </w:p>
    <w:p w:rsidR="00E22700" w:rsidRPr="00391806" w:rsidRDefault="00E22700" w:rsidP="0039180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моделирование речевых ситуаций, повторение, порционное расширение словарного запаса;</w:t>
      </w:r>
    </w:p>
    <w:p w:rsidR="00E22700" w:rsidRPr="00391806" w:rsidRDefault="00E22700" w:rsidP="00391806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szCs w:val="28"/>
          <w:lang w:val="ru-RU"/>
        </w:rPr>
      </w:pPr>
    </w:p>
    <w:p w:rsidR="00E22700" w:rsidRPr="00391806" w:rsidRDefault="00E22700" w:rsidP="00391806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E22700" w:rsidRPr="00391806" w:rsidRDefault="00E22700" w:rsidP="00391806">
      <w:pPr>
        <w:widowControl w:val="0"/>
        <w:autoSpaceDE w:val="0"/>
        <w:autoSpaceDN w:val="0"/>
        <w:adjustRightInd w:val="0"/>
        <w:spacing w:after="200" w:line="240" w:lineRule="auto"/>
        <w:rPr>
          <w:szCs w:val="28"/>
          <w:lang w:val="ru-RU"/>
        </w:rPr>
      </w:pPr>
      <w:r w:rsidRPr="00391806">
        <w:rPr>
          <w:szCs w:val="28"/>
          <w:lang w:val="ru-RU"/>
        </w:rPr>
        <w:t>Занятия проводятся в классно-урочной форме.</w:t>
      </w:r>
    </w:p>
    <w:p w:rsidR="00E22700" w:rsidRPr="00391806" w:rsidRDefault="00E22700" w:rsidP="00391806">
      <w:pPr>
        <w:spacing w:line="240" w:lineRule="auto"/>
        <w:ind w:right="387"/>
        <w:rPr>
          <w:i/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718" w:right="725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E22700" w:rsidRPr="00391806" w:rsidRDefault="00E22700" w:rsidP="00FD5480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-упрощение </w:t>
      </w:r>
      <w:r w:rsidRPr="00391806">
        <w:rPr>
          <w:szCs w:val="28"/>
          <w:lang w:val="ru-RU"/>
        </w:rPr>
        <w:tab/>
        <w:t xml:space="preserve">системы </w:t>
      </w:r>
      <w:r w:rsidRPr="00391806">
        <w:rPr>
          <w:szCs w:val="28"/>
          <w:lang w:val="ru-RU"/>
        </w:rPr>
        <w:tab/>
        <w:t xml:space="preserve">учебно-познавательных </w:t>
      </w:r>
      <w:r w:rsidRPr="00391806">
        <w:rPr>
          <w:szCs w:val="28"/>
          <w:lang w:val="ru-RU"/>
        </w:rPr>
        <w:tab/>
        <w:t xml:space="preserve">задач, </w:t>
      </w:r>
      <w:r w:rsidRPr="00391806">
        <w:rPr>
          <w:szCs w:val="28"/>
          <w:lang w:val="ru-RU"/>
        </w:rPr>
        <w:tab/>
        <w:t xml:space="preserve">решаемых </w:t>
      </w:r>
      <w:r w:rsidRPr="00391806">
        <w:rPr>
          <w:szCs w:val="28"/>
          <w:lang w:val="ru-RU"/>
        </w:rPr>
        <w:tab/>
        <w:t xml:space="preserve">в </w:t>
      </w:r>
      <w:r w:rsidRPr="00391806">
        <w:rPr>
          <w:szCs w:val="28"/>
          <w:lang w:val="ru-RU"/>
        </w:rPr>
        <w:tab/>
        <w:t xml:space="preserve">процессе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образования;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E22700" w:rsidRPr="00391806" w:rsidRDefault="00E22700" w:rsidP="00FD5480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i/>
          <w:szCs w:val="28"/>
          <w:lang w:val="ru-RU"/>
        </w:rPr>
        <w:t>Дифференцированный подход</w:t>
      </w:r>
      <w:r w:rsidRPr="00391806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E22700" w:rsidRPr="00391806" w:rsidRDefault="00E22700" w:rsidP="00B3199B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</w:rPr>
      </w:pPr>
      <w:r w:rsidRPr="00391806">
        <w:rPr>
          <w:szCs w:val="28"/>
        </w:rPr>
        <w:t xml:space="preserve">структуре образовательной программы; </w:t>
      </w:r>
    </w:p>
    <w:p w:rsidR="00E22700" w:rsidRPr="00391806" w:rsidRDefault="00E22700" w:rsidP="00B3199B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i/>
          <w:szCs w:val="28"/>
          <w:lang w:val="ru-RU"/>
        </w:rPr>
        <w:t>Деятельностный подход</w:t>
      </w:r>
      <w:r w:rsidRPr="00391806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FD5480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7F0B0F">
      <w:pPr>
        <w:spacing w:after="0" w:line="240" w:lineRule="auto"/>
        <w:ind w:right="-56" w:firstLine="557"/>
        <w:rPr>
          <w:szCs w:val="28"/>
          <w:lang w:val="ru-RU"/>
        </w:rPr>
      </w:pPr>
    </w:p>
    <w:p w:rsidR="00E22700" w:rsidRPr="00391806" w:rsidRDefault="00E22700" w:rsidP="007F0B0F">
      <w:pPr>
        <w:spacing w:after="0" w:line="240" w:lineRule="auto"/>
        <w:ind w:right="-56" w:firstLine="557"/>
        <w:rPr>
          <w:szCs w:val="28"/>
          <w:lang w:val="ru-RU"/>
        </w:rPr>
      </w:pPr>
    </w:p>
    <w:p w:rsidR="00E22700" w:rsidRPr="00391806" w:rsidRDefault="00E22700" w:rsidP="007F0B0F">
      <w:pPr>
        <w:spacing w:after="0" w:line="240" w:lineRule="auto"/>
        <w:ind w:right="-56" w:firstLine="557"/>
        <w:rPr>
          <w:szCs w:val="28"/>
          <w:lang w:val="ru-RU"/>
        </w:rPr>
      </w:pPr>
    </w:p>
    <w:p w:rsidR="00E22700" w:rsidRPr="00391806" w:rsidRDefault="00E22700" w:rsidP="007F0B0F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7F0B0F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 xml:space="preserve">Критерии оценивания учебной деятельности обучающихся с ЗПР основной школы </w:t>
      </w:r>
    </w:p>
    <w:p w:rsidR="00E22700" w:rsidRPr="00391806" w:rsidRDefault="00E22700" w:rsidP="007F0B0F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7F0B0F">
      <w:pPr>
        <w:spacing w:after="0" w:line="240" w:lineRule="auto"/>
        <w:ind w:right="-56" w:firstLine="557"/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.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b/>
          <w:szCs w:val="28"/>
        </w:rPr>
      </w:pPr>
      <w:r w:rsidRPr="00391806">
        <w:rPr>
          <w:b/>
          <w:szCs w:val="28"/>
        </w:rPr>
        <w:t>Критерии оценки устного ответа</w:t>
      </w:r>
    </w:p>
    <w:p w:rsidR="00E22700" w:rsidRPr="00391806" w:rsidRDefault="00E22700" w:rsidP="00836C5F">
      <w:pPr>
        <w:spacing w:after="0" w:line="240" w:lineRule="auto"/>
        <w:ind w:right="-56" w:firstLine="0"/>
        <w:rPr>
          <w:b/>
          <w:szCs w:val="28"/>
        </w:rPr>
      </w:pP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«5»:</w:t>
      </w:r>
      <w:r w:rsidRPr="00391806">
        <w:rPr>
          <w:szCs w:val="28"/>
          <w:lang w:val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Отметка «4»: </w:t>
      </w:r>
      <w:r w:rsidRPr="00391806">
        <w:rPr>
          <w:szCs w:val="28"/>
          <w:lang w:val="ru-RU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Отметка «3»:</w:t>
      </w:r>
      <w:r w:rsidRPr="00391806">
        <w:rPr>
          <w:szCs w:val="28"/>
          <w:lang w:val="ru-RU"/>
        </w:rPr>
        <w:t xml:space="preserve"> ответ полный, но при этом допущена существенная ошибка, или неполный, несвязный.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«2»:</w:t>
      </w:r>
      <w:r w:rsidRPr="00391806">
        <w:rPr>
          <w:szCs w:val="28"/>
          <w:lang w:val="ru-RU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</w:rPr>
      </w:pPr>
      <w:r w:rsidRPr="00391806">
        <w:rPr>
          <w:b/>
          <w:i/>
          <w:szCs w:val="28"/>
        </w:rPr>
        <w:t>Отметка «1»:</w:t>
      </w:r>
      <w:r w:rsidRPr="00391806">
        <w:rPr>
          <w:szCs w:val="28"/>
        </w:rPr>
        <w:t xml:space="preserve"> отсутствие ответа.</w:t>
      </w:r>
    </w:p>
    <w:p w:rsidR="00E22700" w:rsidRPr="00391806" w:rsidRDefault="00E22700" w:rsidP="00836C5F">
      <w:pPr>
        <w:spacing w:after="0" w:line="240" w:lineRule="auto"/>
        <w:ind w:right="-56" w:firstLine="0"/>
        <w:rPr>
          <w:szCs w:val="28"/>
        </w:rPr>
      </w:pP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b/>
          <w:szCs w:val="28"/>
        </w:rPr>
      </w:pPr>
      <w:r w:rsidRPr="00391806">
        <w:rPr>
          <w:b/>
          <w:szCs w:val="28"/>
        </w:rPr>
        <w:t>Критерии оценки практического задания</w:t>
      </w:r>
    </w:p>
    <w:p w:rsidR="00E22700" w:rsidRPr="00391806" w:rsidRDefault="00E22700" w:rsidP="00836C5F">
      <w:pPr>
        <w:spacing w:after="0" w:line="240" w:lineRule="auto"/>
        <w:ind w:right="-56" w:firstLine="0"/>
        <w:rPr>
          <w:b/>
          <w:szCs w:val="28"/>
        </w:rPr>
      </w:pP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«5»:</w:t>
      </w:r>
      <w:r w:rsidRPr="00391806">
        <w:rPr>
          <w:szCs w:val="28"/>
          <w:lang w:val="ru-RU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 Отметка «4»:</w:t>
      </w:r>
      <w:r w:rsidRPr="00391806">
        <w:rPr>
          <w:szCs w:val="28"/>
          <w:lang w:val="ru-RU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391806">
        <w:rPr>
          <w:b/>
          <w:i/>
          <w:szCs w:val="28"/>
          <w:lang w:val="ru-RU"/>
        </w:rPr>
        <w:t xml:space="preserve"> 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Отметка «3»:</w:t>
      </w:r>
      <w:r w:rsidRPr="00391806">
        <w:rPr>
          <w:szCs w:val="28"/>
          <w:lang w:val="ru-RU"/>
        </w:rPr>
        <w:t xml:space="preserve"> работа выполнена правильно не менее чем на половину или допущена существенная ошибка.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«2»:</w:t>
      </w:r>
      <w:r w:rsidRPr="00391806">
        <w:rPr>
          <w:szCs w:val="28"/>
          <w:lang w:val="ru-RU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E22700" w:rsidRPr="00391806" w:rsidRDefault="00E22700" w:rsidP="007F0B0F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</w:rPr>
      </w:pPr>
      <w:r w:rsidRPr="00391806">
        <w:rPr>
          <w:b/>
          <w:i/>
          <w:szCs w:val="28"/>
        </w:rPr>
        <w:t>Отметка «1»:</w:t>
      </w:r>
      <w:r w:rsidRPr="00391806">
        <w:rPr>
          <w:szCs w:val="28"/>
        </w:rPr>
        <w:t xml:space="preserve"> работа не выполнена.</w:t>
      </w:r>
    </w:p>
    <w:p w:rsidR="00E22700" w:rsidRPr="00391806" w:rsidRDefault="00E22700" w:rsidP="00836C5F">
      <w:pPr>
        <w:spacing w:after="0" w:line="240" w:lineRule="auto"/>
        <w:ind w:right="-56" w:firstLine="0"/>
        <w:rPr>
          <w:szCs w:val="28"/>
        </w:rPr>
      </w:pPr>
    </w:p>
    <w:p w:rsidR="00E22700" w:rsidRPr="00391806" w:rsidRDefault="00E22700" w:rsidP="007F0B0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b/>
          <w:szCs w:val="28"/>
          <w:lang w:eastAsia="ru-RU"/>
        </w:rPr>
      </w:pPr>
      <w:r w:rsidRPr="00391806">
        <w:rPr>
          <w:b/>
          <w:szCs w:val="28"/>
          <w:lang w:eastAsia="ru-RU"/>
        </w:rPr>
        <w:t>Критерии оценки тестов</w:t>
      </w:r>
    </w:p>
    <w:p w:rsidR="00E22700" w:rsidRPr="00391806" w:rsidRDefault="00E22700" w:rsidP="00836C5F">
      <w:pPr>
        <w:autoSpaceDE w:val="0"/>
        <w:autoSpaceDN w:val="0"/>
        <w:adjustRightInd w:val="0"/>
        <w:spacing w:after="0" w:line="240" w:lineRule="auto"/>
        <w:ind w:left="0" w:right="-56" w:firstLine="0"/>
        <w:rPr>
          <w:b/>
          <w:szCs w:val="28"/>
          <w:lang w:eastAsia="ru-RU"/>
        </w:rPr>
      </w:pPr>
    </w:p>
    <w:p w:rsidR="00E22700" w:rsidRPr="00391806" w:rsidRDefault="00E22700" w:rsidP="00836C5F">
      <w:pPr>
        <w:autoSpaceDE w:val="0"/>
        <w:autoSpaceDN w:val="0"/>
        <w:adjustRightInd w:val="0"/>
        <w:spacing w:after="0" w:line="240" w:lineRule="auto"/>
        <w:ind w:right="-56" w:firstLine="0"/>
        <w:rPr>
          <w:b/>
          <w:szCs w:val="28"/>
          <w:lang w:eastAsia="ru-RU"/>
        </w:rPr>
      </w:pPr>
    </w:p>
    <w:p w:rsidR="00E22700" w:rsidRPr="00391806" w:rsidRDefault="00E22700" w:rsidP="007F0B0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«5» ставится, если учащийся выполнил 70 – 100% работы</w:t>
      </w:r>
    </w:p>
    <w:p w:rsidR="00E22700" w:rsidRPr="00391806" w:rsidRDefault="00E22700" w:rsidP="007F0B0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«4» ставится, если учащийся выполнил 50 – 69 % работы</w:t>
      </w:r>
    </w:p>
    <w:p w:rsidR="00E22700" w:rsidRPr="00391806" w:rsidRDefault="00E22700" w:rsidP="00391806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«3» ставится, если уч</w:t>
      </w:r>
      <w:r>
        <w:rPr>
          <w:szCs w:val="28"/>
          <w:lang w:val="ru-RU" w:eastAsia="ru-RU"/>
        </w:rPr>
        <w:t>ащийся выполнил 20 – 49 % работ</w:t>
      </w: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  <w:r>
        <w:rPr>
          <w:rFonts w:eastAsia="Arial Unicode MS"/>
          <w:b/>
          <w:color w:val="auto"/>
          <w:kern w:val="1"/>
          <w:szCs w:val="28"/>
          <w:lang w:val="ru-RU" w:eastAsia="ru-RU"/>
        </w:rPr>
        <w:t xml:space="preserve">                             </w:t>
      </w: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 xml:space="preserve">  Планируемые результаты обучения</w:t>
      </w: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8"/>
        <w:rPr>
          <w:bCs/>
          <w:szCs w:val="28"/>
          <w:lang w:val="ru-RU" w:eastAsia="ru-RU"/>
        </w:rPr>
      </w:pPr>
      <w:r w:rsidRPr="00391806">
        <w:rPr>
          <w:bCs/>
          <w:szCs w:val="28"/>
          <w:lang w:val="ru-RU" w:eastAsia="ru-RU"/>
        </w:rPr>
        <w:t xml:space="preserve">Планируемые результаты рабочей программы учебного предмета «Алгебра 7-9» разработаны на основе требований к планируемым результатам освоения основной образовательной программы основного общего образования МБОУ Кутуликская СОШ, реализующей ФГОС на уровне основного общего образования. 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8"/>
        <w:rPr>
          <w:b/>
          <w:bCs/>
          <w:szCs w:val="28"/>
          <w:lang w:val="ru-RU" w:eastAsia="ru-RU"/>
        </w:rPr>
      </w:pP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8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Личностные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ответственного отношения к учению, готовность и способность обучающихся к саморазвитию и самообразованию;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коммуникативной компетентности в общении со всеми участниками образовательного процесса, в образовательной, учебно – исследовательской и других видах деятельности;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E22700" w:rsidRPr="00391806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Креативность мышления, инициатива, находчивость, активность при решении алгебраических задач;</w:t>
      </w:r>
    </w:p>
    <w:p w:rsidR="00E22700" w:rsidRDefault="00E22700" w:rsidP="009D35F4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контролировать процесс и результат учебной математической деятельности;</w:t>
      </w:r>
    </w:p>
    <w:p w:rsidR="00E22700" w:rsidRPr="00391806" w:rsidRDefault="00E22700" w:rsidP="00391806">
      <w:pPr>
        <w:shd w:val="clear" w:color="auto" w:fill="FFFFFF"/>
        <w:spacing w:after="0" w:line="240" w:lineRule="auto"/>
        <w:ind w:right="0"/>
        <w:jc w:val="left"/>
        <w:rPr>
          <w:szCs w:val="28"/>
          <w:lang w:val="ru-RU" w:eastAsia="ru-RU"/>
        </w:rPr>
      </w:pPr>
    </w:p>
    <w:p w:rsidR="00E22700" w:rsidRPr="00391806" w:rsidRDefault="00E22700" w:rsidP="009D35F4">
      <w:pPr>
        <w:shd w:val="clear" w:color="auto" w:fill="FFFFFF"/>
        <w:spacing w:after="0" w:line="240" w:lineRule="auto"/>
        <w:ind w:left="568" w:right="0" w:firstLine="0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Метапредметные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Осознанное владение логическими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устанавливать причинно-следственные связи; строить логическое рассуждение, делать умозаключение (индуктивное, дедуктивное и по аналогии) и выводы;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находить в различных источниках информацию.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выдвигать гипотезы при решении учебных задач и понимать необходимость их проверки;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22700" w:rsidRPr="00391806" w:rsidRDefault="00E22700" w:rsidP="009D35F4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584" w:right="0" w:firstLine="0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Предметные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Овладение системой функциональных понятий.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E22700" w:rsidRPr="00391806" w:rsidRDefault="00E22700" w:rsidP="009D35F4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szCs w:val="28"/>
          <w:lang w:val="ru-RU" w:eastAsia="ru-RU"/>
        </w:rPr>
      </w:pP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Cs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Рациональные числа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особенности десятичной системы счисления;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понятиями, связанными с делимостью натуральных чисел;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выражать числа в эквивалентных формах, выбирая наиболее подходящую в зависимости от конкретной ситуации;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сравнивать и упорядочивать рациональные числа;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вычисления с рациональными числами, сочетая устные и письменные приёмы вычислений, применять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калькулятор;</w:t>
      </w:r>
    </w:p>
    <w:p w:rsidR="00E22700" w:rsidRPr="00391806" w:rsidRDefault="00E22700" w:rsidP="009D35F4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9D35F4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познакомиться с позиционными системами счисления с основаниями, отличными от 10;</w:t>
      </w:r>
    </w:p>
    <w:p w:rsidR="00E22700" w:rsidRPr="00391806" w:rsidRDefault="00E22700" w:rsidP="009D35F4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углубить и развить представления о натуральных числах и свойствах делимости;</w:t>
      </w:r>
    </w:p>
    <w:p w:rsidR="00E22700" w:rsidRPr="00391806" w:rsidRDefault="00E22700" w:rsidP="009D35F4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Действительные числа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2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начальные представления о множестве действительных чисел;</w:t>
      </w:r>
    </w:p>
    <w:p w:rsidR="00E22700" w:rsidRPr="00391806" w:rsidRDefault="00E22700" w:rsidP="009D35F4">
      <w:pPr>
        <w:numPr>
          <w:ilvl w:val="0"/>
          <w:numId w:val="2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понятием квадратного корня, применять его в вычислениях.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к получит возможность:</w:t>
      </w:r>
    </w:p>
    <w:p w:rsidR="00E22700" w:rsidRPr="00391806" w:rsidRDefault="00E22700" w:rsidP="009D35F4">
      <w:pPr>
        <w:numPr>
          <w:ilvl w:val="0"/>
          <w:numId w:val="25"/>
        </w:numPr>
        <w:shd w:val="clear" w:color="auto" w:fill="FFFFFF"/>
        <w:spacing w:after="0" w:line="240" w:lineRule="auto"/>
        <w:ind w:left="426" w:right="0" w:hanging="284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22700" w:rsidRPr="00391806" w:rsidRDefault="00E22700" w:rsidP="009D35F4">
      <w:pPr>
        <w:numPr>
          <w:ilvl w:val="0"/>
          <w:numId w:val="25"/>
        </w:numPr>
        <w:shd w:val="clear" w:color="auto" w:fill="FFFFFF"/>
        <w:spacing w:after="0" w:line="240" w:lineRule="auto"/>
        <w:ind w:left="426" w:right="0" w:hanging="284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Измерения, приближения, оценки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9D35F4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E22700" w:rsidRPr="00391806" w:rsidRDefault="00E22700" w:rsidP="009D35F4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понять, что погрешность результата вычислений</w:t>
      </w:r>
    </w:p>
    <w:p w:rsidR="00E22700" w:rsidRPr="00391806" w:rsidRDefault="00E22700" w:rsidP="009D35F4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должна быть соизмерима с погрешностью исходных данных.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Алгебраические выражения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E22700" w:rsidRPr="00391806" w:rsidRDefault="00E22700" w:rsidP="009D35F4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преобразования выражений, содержащих степени с целыми показателями и квадратные корни;</w:t>
      </w:r>
    </w:p>
    <w:p w:rsidR="00E22700" w:rsidRPr="00391806" w:rsidRDefault="00E22700" w:rsidP="009D35F4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E22700" w:rsidRPr="00391806" w:rsidRDefault="00E22700" w:rsidP="009D35F4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разложение многочленов на множители.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</w:t>
      </w:r>
      <w:r w:rsidRPr="00391806">
        <w:rPr>
          <w:i/>
          <w:szCs w:val="28"/>
          <w:lang w:val="ru-RU" w:eastAsia="ru-RU"/>
        </w:rPr>
        <w:t>:</w:t>
      </w:r>
    </w:p>
    <w:p w:rsidR="00E22700" w:rsidRPr="00391806" w:rsidRDefault="00E22700" w:rsidP="009D35F4">
      <w:pPr>
        <w:numPr>
          <w:ilvl w:val="0"/>
          <w:numId w:val="28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E22700" w:rsidRPr="00391806" w:rsidRDefault="00E22700" w:rsidP="009D35F4">
      <w:pPr>
        <w:numPr>
          <w:ilvl w:val="0"/>
          <w:numId w:val="28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Уравнения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E22700" w:rsidRPr="00391806" w:rsidRDefault="00E22700" w:rsidP="009D35F4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22700" w:rsidRPr="00391806" w:rsidRDefault="00E22700" w:rsidP="009D35F4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9D35F4">
      <w:pPr>
        <w:numPr>
          <w:ilvl w:val="0"/>
          <w:numId w:val="30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22700" w:rsidRPr="00391806" w:rsidRDefault="00E22700" w:rsidP="009D35F4">
      <w:pPr>
        <w:numPr>
          <w:ilvl w:val="0"/>
          <w:numId w:val="30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Неравенства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E22700" w:rsidRPr="00391806" w:rsidRDefault="00E22700" w:rsidP="009D35F4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E22700" w:rsidRPr="00391806" w:rsidRDefault="00E22700" w:rsidP="009D35F4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аппарат неравенств для решения задач из различных разделов курса.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 получит возможность научиться:</w:t>
      </w:r>
    </w:p>
    <w:p w:rsidR="00E22700" w:rsidRPr="00391806" w:rsidRDefault="00E22700" w:rsidP="009D35F4">
      <w:pPr>
        <w:numPr>
          <w:ilvl w:val="0"/>
          <w:numId w:val="32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E22700" w:rsidRPr="00391806" w:rsidRDefault="00E22700" w:rsidP="009D35F4">
      <w:pPr>
        <w:numPr>
          <w:ilvl w:val="0"/>
          <w:numId w:val="32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Основные понятия. Числовые функции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использовать функциональные понятия и язык (термины, символические обозначения);</w:t>
      </w:r>
    </w:p>
    <w:p w:rsidR="00E22700" w:rsidRPr="00391806" w:rsidRDefault="00E22700" w:rsidP="009D35F4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E22700" w:rsidRPr="00391806" w:rsidRDefault="00E22700" w:rsidP="009D35F4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 получит возможность научиться:</w:t>
      </w:r>
    </w:p>
    <w:p w:rsidR="00E22700" w:rsidRPr="00391806" w:rsidRDefault="00E22700" w:rsidP="009D35F4">
      <w:pPr>
        <w:numPr>
          <w:ilvl w:val="0"/>
          <w:numId w:val="3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E22700" w:rsidRPr="00391806" w:rsidRDefault="00E22700" w:rsidP="009D35F4">
      <w:pPr>
        <w:numPr>
          <w:ilvl w:val="0"/>
          <w:numId w:val="3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Числовые последовательности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9D35F4">
      <w:pPr>
        <w:numPr>
          <w:ilvl w:val="0"/>
          <w:numId w:val="35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использовать язык последовательностей (термины, символические обозначения);</w:t>
      </w:r>
    </w:p>
    <w:p w:rsidR="00E22700" w:rsidRPr="00391806" w:rsidRDefault="00E22700" w:rsidP="009D35F4">
      <w:pPr>
        <w:numPr>
          <w:ilvl w:val="0"/>
          <w:numId w:val="35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 научиться:</w:t>
      </w:r>
    </w:p>
    <w:p w:rsidR="00E22700" w:rsidRPr="00391806" w:rsidRDefault="00E22700" w:rsidP="009D35F4">
      <w:pPr>
        <w:numPr>
          <w:ilvl w:val="0"/>
          <w:numId w:val="3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:rsidR="00E22700" w:rsidRPr="00391806" w:rsidRDefault="00E22700" w:rsidP="009D35F4">
      <w:pPr>
        <w:numPr>
          <w:ilvl w:val="0"/>
          <w:numId w:val="3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Описательная статистика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i/>
          <w:szCs w:val="28"/>
          <w:lang w:val="ru-RU" w:eastAsia="ru-RU"/>
        </w:rPr>
        <w:t> </w:t>
      </w:r>
    </w:p>
    <w:p w:rsidR="00E22700" w:rsidRPr="00391806" w:rsidRDefault="00E22700" w:rsidP="009D35F4">
      <w:pPr>
        <w:numPr>
          <w:ilvl w:val="0"/>
          <w:numId w:val="3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простейшие способы представления и анализа статистических данных.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</w:t>
      </w:r>
    </w:p>
    <w:p w:rsidR="00E22700" w:rsidRPr="00391806" w:rsidRDefault="00E22700" w:rsidP="009D35F4">
      <w:pPr>
        <w:numPr>
          <w:ilvl w:val="0"/>
          <w:numId w:val="3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Случайные события и вероятность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szCs w:val="28"/>
          <w:lang w:val="ru-RU" w:eastAsia="ru-RU"/>
        </w:rPr>
        <w:t> находить относительную частоту и вероятность случайного события.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</w:t>
      </w:r>
      <w:r w:rsidRPr="00391806">
        <w:rPr>
          <w:i/>
          <w:szCs w:val="28"/>
          <w:lang w:val="ru-RU" w:eastAsia="ru-RU"/>
        </w:rPr>
        <w:t> возможность</w:t>
      </w:r>
      <w:r w:rsidRPr="00391806">
        <w:rPr>
          <w:szCs w:val="28"/>
          <w:lang w:val="ru-RU" w:eastAsia="ru-RU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Комбинаторика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szCs w:val="28"/>
          <w:lang w:val="ru-RU" w:eastAsia="ru-RU"/>
        </w:rPr>
        <w:t> решать комбинаторные задачи на нахождение числа объектов или комбинаций.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</w:t>
      </w:r>
      <w:r w:rsidRPr="00391806">
        <w:rPr>
          <w:i/>
          <w:szCs w:val="28"/>
          <w:lang w:val="ru-RU" w:eastAsia="ru-RU"/>
        </w:rPr>
        <w:t> возможность научиться</w:t>
      </w:r>
      <w:r w:rsidRPr="00391806">
        <w:rPr>
          <w:szCs w:val="28"/>
          <w:lang w:val="ru-RU" w:eastAsia="ru-RU"/>
        </w:rPr>
        <w:t xml:space="preserve"> некоторым специальным приёмам решения комбинаторных задач.</w:t>
      </w: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</w:p>
    <w:p w:rsidR="00E22700" w:rsidRPr="00391806" w:rsidRDefault="00E22700" w:rsidP="009D35F4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9D35F4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 xml:space="preserve"> </w:t>
      </w:r>
      <w:r>
        <w:rPr>
          <w:rFonts w:eastAsia="Arial Unicode MS"/>
          <w:b/>
          <w:color w:val="auto"/>
          <w:kern w:val="1"/>
          <w:szCs w:val="28"/>
          <w:lang w:val="ru-RU" w:eastAsia="ru-RU"/>
        </w:rPr>
        <w:t xml:space="preserve">                                        </w:t>
      </w: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>Содержание учебного предмета.</w:t>
      </w: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0230CF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  <w:r w:rsidRPr="00391806">
        <w:rPr>
          <w:b/>
          <w:iCs/>
          <w:color w:val="auto"/>
          <w:szCs w:val="28"/>
          <w:lang w:val="ru-RU" w:eastAsia="ru-RU"/>
        </w:rPr>
        <w:t>8</w:t>
      </w:r>
      <w:r w:rsidRPr="00391806">
        <w:rPr>
          <w:b/>
          <w:color w:val="auto"/>
          <w:szCs w:val="28"/>
          <w:lang w:val="ru-RU" w:eastAsia="ru-RU"/>
        </w:rPr>
        <w:t>-й класс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§1. Функции и графики </w:t>
      </w:r>
      <w:r w:rsidRPr="00391806">
        <w:rPr>
          <w:color w:val="auto"/>
          <w:szCs w:val="28"/>
          <w:lang w:val="ru-RU" w:eastAsia="ru-RU"/>
        </w:rPr>
        <w:t>(9часов)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Числовые неравенства. Координатная ось. Множества чисел. Декартова система координат на плоскости. Функция, график функции. 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§2. Функции </w:t>
      </w:r>
      <w:r w:rsidRPr="00391806">
        <w:rPr>
          <w:b/>
          <w:bCs/>
          <w:i/>
          <w:color w:val="auto"/>
          <w:szCs w:val="28"/>
          <w:lang w:val="ru-RU" w:eastAsia="ru-RU"/>
        </w:rPr>
        <w:t>у=х</w:t>
      </w:r>
      <w:r w:rsidRPr="00391806">
        <w:rPr>
          <w:b/>
          <w:bCs/>
          <w:color w:val="auto"/>
          <w:szCs w:val="28"/>
          <w:lang w:val="ru-RU" w:eastAsia="ru-RU"/>
        </w:rPr>
        <w:t xml:space="preserve">, </w:t>
      </w:r>
      <w:r w:rsidRPr="00391806">
        <w:rPr>
          <w:b/>
          <w:bCs/>
          <w:i/>
          <w:color w:val="auto"/>
          <w:szCs w:val="28"/>
          <w:lang w:val="ru-RU" w:eastAsia="ru-RU"/>
        </w:rPr>
        <w:t>у=х</w:t>
      </w:r>
      <w:r w:rsidRPr="00391806">
        <w:rPr>
          <w:b/>
          <w:bCs/>
          <w:color w:val="auto"/>
          <w:szCs w:val="28"/>
          <w:vertAlign w:val="superscript"/>
          <w:lang w:val="ru-RU" w:eastAsia="ru-RU"/>
        </w:rPr>
        <w:t>2</w:t>
      </w:r>
      <w:r w:rsidRPr="00391806">
        <w:rPr>
          <w:b/>
          <w:bCs/>
          <w:color w:val="auto"/>
          <w:szCs w:val="28"/>
          <w:lang w:val="ru-RU" w:eastAsia="ru-RU"/>
        </w:rPr>
        <w:t xml:space="preserve">, </w:t>
      </w:r>
      <w:r w:rsidRPr="00391806">
        <w:rPr>
          <w:b/>
          <w:color w:val="auto"/>
          <w:szCs w:val="28"/>
          <w:lang w:val="ru-RU" w:eastAsia="ru-RU"/>
        </w:rPr>
        <w:fldChar w:fldCharType="begin"/>
      </w:r>
      <w:r w:rsidRPr="00391806">
        <w:rPr>
          <w:b/>
          <w:color w:val="auto"/>
          <w:szCs w:val="28"/>
          <w:lang w:val="ru-RU" w:eastAsia="ru-RU"/>
        </w:rPr>
        <w:instrText xml:space="preserve"> QUOTE </w:instrText>
      </w:r>
      <w:r w:rsidRPr="00DA7DD6">
        <w:rPr>
          <w:b/>
          <w:color w:val="auto"/>
          <w:position w:val="-18"/>
          <w:szCs w:val="28"/>
          <w:lang w:val="ru-RU" w:eastAsia="ru-RU"/>
        </w:rPr>
        <w:pict>
          <v:shape id="_x0000_i1026" type="#_x0000_t75" style="width:27.75pt;height:22.5pt" equationxml="&lt;">
            <v:imagedata r:id="rId26" o:title="" chromakey="white"/>
          </v:shape>
        </w:pict>
      </w:r>
      <w:r w:rsidRPr="00391806">
        <w:rPr>
          <w:b/>
          <w:color w:val="auto"/>
          <w:szCs w:val="28"/>
          <w:lang w:val="ru-RU" w:eastAsia="ru-RU"/>
        </w:rPr>
        <w:instrText xml:space="preserve"> </w:instrText>
      </w:r>
      <w:r w:rsidRPr="00391806">
        <w:rPr>
          <w:b/>
          <w:color w:val="auto"/>
          <w:szCs w:val="28"/>
          <w:lang w:val="ru-RU" w:eastAsia="ru-RU"/>
        </w:rPr>
        <w:fldChar w:fldCharType="separate"/>
      </w:r>
      <w:r w:rsidRPr="00DA7DD6">
        <w:rPr>
          <w:b/>
          <w:color w:val="auto"/>
          <w:position w:val="-18"/>
          <w:szCs w:val="28"/>
          <w:lang w:val="ru-RU" w:eastAsia="ru-RU"/>
        </w:rPr>
        <w:pict>
          <v:shape id="_x0000_i1027" type="#_x0000_t75" style="width:27.75pt;height:22.5pt" equationxml="&lt;">
            <v:imagedata r:id="rId26" o:title="" chromakey="white"/>
          </v:shape>
        </w:pict>
      </w:r>
      <w:r w:rsidRPr="00391806">
        <w:rPr>
          <w:b/>
          <w:color w:val="auto"/>
          <w:szCs w:val="28"/>
          <w:lang w:val="ru-RU" w:eastAsia="ru-RU"/>
        </w:rPr>
        <w:fldChar w:fldCharType="end"/>
      </w:r>
      <w:r w:rsidRPr="00391806">
        <w:rPr>
          <w:b/>
          <w:bCs/>
          <w:color w:val="auto"/>
          <w:szCs w:val="28"/>
          <w:lang w:val="ru-RU" w:eastAsia="ru-RU"/>
        </w:rPr>
        <w:t xml:space="preserve"> </w:t>
      </w:r>
      <w:r w:rsidRPr="00391806">
        <w:rPr>
          <w:bCs/>
          <w:color w:val="auto"/>
          <w:szCs w:val="28"/>
          <w:lang w:val="ru-RU" w:eastAsia="ru-RU"/>
        </w:rPr>
        <w:t>(7 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Функции </w:t>
      </w:r>
      <w:r w:rsidRPr="00391806">
        <w:rPr>
          <w:i/>
          <w:color w:val="auto"/>
          <w:szCs w:val="28"/>
          <w:lang w:val="ru-RU" w:eastAsia="ru-RU"/>
        </w:rPr>
        <w:t>у</w:t>
      </w:r>
      <w:r w:rsidRPr="00391806">
        <w:rPr>
          <w:color w:val="auto"/>
          <w:szCs w:val="28"/>
          <w:lang w:val="ru-RU" w:eastAsia="ru-RU"/>
        </w:rPr>
        <w:t>=</w:t>
      </w:r>
      <w:r w:rsidRPr="00391806">
        <w:rPr>
          <w:i/>
          <w:color w:val="auto"/>
          <w:szCs w:val="28"/>
          <w:lang w:val="ru-RU" w:eastAsia="ru-RU"/>
        </w:rPr>
        <w:t>х</w:t>
      </w:r>
      <w:r w:rsidRPr="00391806">
        <w:rPr>
          <w:color w:val="auto"/>
          <w:szCs w:val="28"/>
          <w:lang w:val="ru-RU" w:eastAsia="ru-RU"/>
        </w:rPr>
        <w:t xml:space="preserve">, </w:t>
      </w:r>
      <w:r w:rsidRPr="00391806">
        <w:rPr>
          <w:i/>
          <w:color w:val="auto"/>
          <w:szCs w:val="28"/>
          <w:lang w:val="ru-RU" w:eastAsia="ru-RU"/>
        </w:rPr>
        <w:t>у</w:t>
      </w:r>
      <w:r w:rsidRPr="00391806">
        <w:rPr>
          <w:color w:val="auto"/>
          <w:szCs w:val="28"/>
          <w:lang w:val="ru-RU" w:eastAsia="ru-RU"/>
        </w:rPr>
        <w:t>=</w:t>
      </w:r>
      <w:r w:rsidRPr="00391806">
        <w:rPr>
          <w:i/>
          <w:color w:val="auto"/>
          <w:szCs w:val="28"/>
          <w:lang w:val="ru-RU" w:eastAsia="ru-RU"/>
        </w:rPr>
        <w:t>х</w:t>
      </w:r>
      <w:r w:rsidRPr="00391806">
        <w:rPr>
          <w:color w:val="auto"/>
          <w:szCs w:val="28"/>
          <w:lang w:val="ru-RU" w:eastAsia="ru-RU"/>
        </w:rPr>
        <w:t xml:space="preserve">², </w:t>
      </w:r>
      <w:r w:rsidRPr="00391806">
        <w:rPr>
          <w:color w:val="auto"/>
          <w:szCs w:val="28"/>
          <w:lang w:val="ru-RU" w:eastAsia="ru-RU"/>
        </w:rPr>
        <w:fldChar w:fldCharType="begin"/>
      </w:r>
      <w:r w:rsidRPr="00391806">
        <w:rPr>
          <w:color w:val="auto"/>
          <w:szCs w:val="28"/>
          <w:lang w:val="ru-RU" w:eastAsia="ru-RU"/>
        </w:rPr>
        <w:instrText xml:space="preserve"> QUOTE </w:instrText>
      </w:r>
      <w:r w:rsidRPr="00DA7DD6">
        <w:rPr>
          <w:color w:val="auto"/>
          <w:position w:val="-18"/>
          <w:szCs w:val="28"/>
          <w:lang w:val="ru-RU" w:eastAsia="ru-RU"/>
        </w:rPr>
        <w:pict>
          <v:shape id="_x0000_i1028" type="#_x0000_t75" style="width:27.75pt;height:22.5pt" equationxml="&lt;">
            <v:imagedata r:id="rId26" o:title="" chromakey="white"/>
          </v:shape>
        </w:pict>
      </w:r>
      <w:r w:rsidRPr="00391806">
        <w:rPr>
          <w:color w:val="auto"/>
          <w:szCs w:val="28"/>
          <w:lang w:val="ru-RU" w:eastAsia="ru-RU"/>
        </w:rPr>
        <w:instrText xml:space="preserve"> </w:instrText>
      </w:r>
      <w:r w:rsidRPr="00391806">
        <w:rPr>
          <w:color w:val="auto"/>
          <w:szCs w:val="28"/>
          <w:lang w:val="ru-RU" w:eastAsia="ru-RU"/>
        </w:rPr>
        <w:fldChar w:fldCharType="separate"/>
      </w:r>
      <w:r w:rsidRPr="00DA7DD6">
        <w:rPr>
          <w:color w:val="auto"/>
          <w:position w:val="-18"/>
          <w:szCs w:val="28"/>
          <w:lang w:val="ru-RU" w:eastAsia="ru-RU"/>
        </w:rPr>
        <w:pict>
          <v:shape id="_x0000_i1029" type="#_x0000_t75" style="width:27.75pt;height:22.5pt" equationxml="&lt;">
            <v:imagedata r:id="rId26" o:title="" chromakey="white"/>
          </v:shape>
        </w:pict>
      </w:r>
      <w:r w:rsidRPr="00391806">
        <w:rPr>
          <w:color w:val="auto"/>
          <w:szCs w:val="28"/>
          <w:lang w:val="ru-RU" w:eastAsia="ru-RU"/>
        </w:rPr>
        <w:fldChar w:fldCharType="end"/>
      </w:r>
      <w:r w:rsidRPr="00391806">
        <w:rPr>
          <w:color w:val="auto"/>
          <w:szCs w:val="28"/>
          <w:lang w:val="ru-RU" w:eastAsia="ru-RU"/>
        </w:rPr>
        <w:t xml:space="preserve">, их свойства и графики.    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§3. Квадратные корни </w:t>
      </w:r>
      <w:r w:rsidRPr="00391806">
        <w:rPr>
          <w:color w:val="auto"/>
          <w:szCs w:val="28"/>
          <w:lang w:val="ru-RU" w:eastAsia="ru-RU"/>
        </w:rPr>
        <w:t>(9 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Квадратный корень. Арифметический квадратный корень. Приближенное вычисление квадратных корней. Свойства арифметических квадратных корней и их применение к преобразованию числовых выражений и вычислениям.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§4. Квадратные уравнения </w:t>
      </w:r>
      <w:r w:rsidRPr="00391806">
        <w:rPr>
          <w:color w:val="auto"/>
          <w:szCs w:val="28"/>
          <w:lang w:val="ru-RU" w:eastAsia="ru-RU"/>
        </w:rPr>
        <w:t>(16часов)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>Разложение квадратного трехчлена на линейные множители. Квадратное уравнение: формула корней квадратного уравнения. Теорема Виета. Применение квадратных уравнений к решению задач.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§5. Рациональные уравнения </w:t>
      </w:r>
      <w:r w:rsidRPr="00391806">
        <w:rPr>
          <w:color w:val="auto"/>
          <w:szCs w:val="28"/>
          <w:lang w:val="ru-RU" w:eastAsia="ru-RU"/>
        </w:rPr>
        <w:t>(13часов)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>Рациональное уравнение. Решение уравнений, сводящихся к линейным и квадратным. Решение уравнений третьей и четвертой степени, дробно-рациональных уравнений.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§6. Линейная функция </w:t>
      </w:r>
      <w:r w:rsidRPr="00391806">
        <w:rPr>
          <w:color w:val="auto"/>
          <w:szCs w:val="28"/>
          <w:lang w:val="ru-RU" w:eastAsia="ru-RU"/>
        </w:rPr>
        <w:t>(9 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Прямая пропорциональная зависимость, график функции у= kх. Линейная функция и её график. Равномерное движение. Функция y= |x| и её график.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§7. Квадратичная функция </w:t>
      </w:r>
      <w:r w:rsidRPr="00391806">
        <w:rPr>
          <w:color w:val="auto"/>
          <w:szCs w:val="28"/>
          <w:lang w:val="ru-RU" w:eastAsia="ru-RU"/>
        </w:rPr>
        <w:t>(9 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Квадратичная функция </w:t>
      </w:r>
      <w:r w:rsidRPr="00391806">
        <w:rPr>
          <w:i/>
          <w:color w:val="auto"/>
          <w:szCs w:val="28"/>
          <w:lang w:val="ru-RU" w:eastAsia="ru-RU"/>
        </w:rPr>
        <w:t>у</w:t>
      </w:r>
      <w:r w:rsidRPr="00391806">
        <w:rPr>
          <w:color w:val="auto"/>
          <w:szCs w:val="28"/>
          <w:lang w:val="ru-RU" w:eastAsia="ru-RU"/>
        </w:rPr>
        <w:t>=</w:t>
      </w:r>
      <w:r w:rsidRPr="00391806">
        <w:rPr>
          <w:i/>
          <w:color w:val="auto"/>
          <w:szCs w:val="28"/>
          <w:lang w:val="ru-RU" w:eastAsia="ru-RU"/>
        </w:rPr>
        <w:t>ах</w:t>
      </w:r>
      <w:r w:rsidRPr="00391806">
        <w:rPr>
          <w:color w:val="auto"/>
          <w:szCs w:val="28"/>
          <w:lang w:val="ru-RU" w:eastAsia="ru-RU"/>
        </w:rPr>
        <w:t xml:space="preserve">²; </w:t>
      </w:r>
      <w:r w:rsidRPr="00391806">
        <w:rPr>
          <w:i/>
          <w:color w:val="auto"/>
          <w:szCs w:val="28"/>
          <w:lang w:val="ru-RU" w:eastAsia="ru-RU"/>
        </w:rPr>
        <w:t>y</w:t>
      </w:r>
      <w:r w:rsidRPr="00391806">
        <w:rPr>
          <w:color w:val="auto"/>
          <w:szCs w:val="28"/>
          <w:lang w:val="ru-RU" w:eastAsia="ru-RU"/>
        </w:rPr>
        <w:t xml:space="preserve"> =</w:t>
      </w:r>
      <w:r w:rsidRPr="00391806">
        <w:rPr>
          <w:i/>
          <w:color w:val="auto"/>
          <w:szCs w:val="28"/>
          <w:lang w:val="ru-RU" w:eastAsia="ru-RU"/>
        </w:rPr>
        <w:t>ax</w:t>
      </w:r>
      <w:r w:rsidRPr="00391806">
        <w:rPr>
          <w:color w:val="auto"/>
          <w:szCs w:val="28"/>
          <w:lang w:val="ru-RU" w:eastAsia="ru-RU"/>
        </w:rPr>
        <w:t xml:space="preserve">² + </w:t>
      </w:r>
      <w:r w:rsidRPr="00391806">
        <w:rPr>
          <w:i/>
          <w:color w:val="auto"/>
          <w:szCs w:val="28"/>
          <w:lang w:val="ru-RU" w:eastAsia="ru-RU"/>
        </w:rPr>
        <w:t>bx</w:t>
      </w:r>
      <w:r w:rsidRPr="00391806">
        <w:rPr>
          <w:color w:val="auto"/>
          <w:szCs w:val="28"/>
          <w:lang w:val="ru-RU" w:eastAsia="ru-RU"/>
        </w:rPr>
        <w:t xml:space="preserve"> + </w:t>
      </w:r>
      <w:r w:rsidRPr="00391806">
        <w:rPr>
          <w:i/>
          <w:color w:val="auto"/>
          <w:szCs w:val="28"/>
          <w:lang w:val="ru-RU" w:eastAsia="ru-RU"/>
        </w:rPr>
        <w:t>c</w:t>
      </w:r>
      <w:r w:rsidRPr="00391806">
        <w:rPr>
          <w:color w:val="auto"/>
          <w:szCs w:val="28"/>
          <w:lang w:val="ru-RU" w:eastAsia="ru-RU"/>
        </w:rPr>
        <w:t xml:space="preserve">, ее свойства и график. Графическое решение квадратных уравнений.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§8. Дробно-линейная функция </w:t>
      </w:r>
      <w:r w:rsidRPr="00391806">
        <w:rPr>
          <w:color w:val="auto"/>
          <w:szCs w:val="28"/>
          <w:lang w:val="ru-RU" w:eastAsia="ru-RU"/>
        </w:rPr>
        <w:t>(5 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Обратная пропорциональность. Функция </w:t>
      </w:r>
      <w:r w:rsidRPr="00DA7DD6">
        <w:rPr>
          <w:color w:val="auto"/>
          <w:position w:val="-18"/>
          <w:szCs w:val="28"/>
          <w:lang w:val="ru-RU" w:eastAsia="ru-RU"/>
        </w:rPr>
        <w:pict>
          <v:shape id="_x0000_i1030" type="#_x0000_t75" style="width:27.75pt;height:22.5pt" equationxml="&lt;">
            <v:imagedata r:id="rId27" o:title="" chromakey="white"/>
          </v:shape>
        </w:pict>
      </w:r>
      <w:r w:rsidRPr="00391806">
        <w:rPr>
          <w:color w:val="auto"/>
          <w:szCs w:val="28"/>
          <w:lang w:val="ru-RU" w:eastAsia="ru-RU"/>
        </w:rPr>
        <w:t xml:space="preserve">. График функции </w:t>
      </w:r>
      <w:r w:rsidRPr="00DA7DD6">
        <w:rPr>
          <w:color w:val="auto"/>
          <w:position w:val="-21"/>
          <w:szCs w:val="28"/>
          <w:lang w:val="ru-RU" w:eastAsia="ru-RU"/>
        </w:rPr>
        <w:pict>
          <v:shape id="_x0000_i1031" type="#_x0000_t75" style="width:69.75pt;height:24.75pt" equationxml="&lt;">
            <v:imagedata r:id="rId28" o:title="" chromakey="white"/>
          </v:shape>
        </w:pict>
      </w:r>
      <w:r w:rsidRPr="00391806">
        <w:rPr>
          <w:color w:val="auto"/>
          <w:szCs w:val="28"/>
          <w:lang w:val="ru-RU" w:eastAsia="ru-RU"/>
        </w:rPr>
        <w:t xml:space="preserve">.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>§9. Системы рациональных уравнений</w:t>
      </w:r>
      <w:r w:rsidRPr="00391806">
        <w:rPr>
          <w:color w:val="auto"/>
          <w:szCs w:val="28"/>
          <w:lang w:val="ru-RU" w:eastAsia="ru-RU"/>
        </w:rPr>
        <w:t xml:space="preserve"> (8 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§10. Графический способ решения систем уравнений </w:t>
      </w:r>
      <w:r w:rsidRPr="00391806">
        <w:rPr>
          <w:color w:val="auto"/>
          <w:szCs w:val="28"/>
          <w:lang w:val="ru-RU" w:eastAsia="ru-RU"/>
        </w:rPr>
        <w:t>(7часов)</w:t>
      </w:r>
    </w:p>
    <w:p w:rsidR="00E22700" w:rsidRPr="00391806" w:rsidRDefault="00E22700" w:rsidP="000230CF">
      <w:pPr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 xml:space="preserve">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первой и второй степени и уравнений графическим способом. Примеры решения уравнений графическим способом. 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b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Повторение </w:t>
      </w:r>
      <w:r w:rsidRPr="00391806">
        <w:rPr>
          <w:color w:val="auto"/>
          <w:szCs w:val="28"/>
          <w:lang w:val="ru-RU" w:eastAsia="ru-RU"/>
        </w:rPr>
        <w:t>(10часов)</w:t>
      </w:r>
    </w:p>
    <w:p w:rsidR="00E22700" w:rsidRPr="00391806" w:rsidRDefault="00E22700" w:rsidP="000230CF">
      <w:pPr>
        <w:shd w:val="clear" w:color="auto" w:fill="FFFFFF"/>
        <w:spacing w:after="15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color w:val="auto"/>
          <w:szCs w:val="28"/>
          <w:lang w:val="ru-RU" w:eastAsia="ru-RU"/>
        </w:rPr>
        <w:t>Повторение материала за курс 8 класса.</w:t>
      </w: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0230CF">
      <w:pPr>
        <w:spacing w:after="0" w:line="240" w:lineRule="auto"/>
        <w:ind w:left="0" w:right="0" w:firstLine="0"/>
        <w:rPr>
          <w:color w:val="auto"/>
          <w:szCs w:val="28"/>
          <w:lang w:val="ru-RU" w:eastAsia="ru-RU"/>
        </w:rPr>
      </w:pPr>
    </w:p>
    <w:p w:rsidR="00E22700" w:rsidRPr="00391806" w:rsidRDefault="00E22700" w:rsidP="000230CF">
      <w:pPr>
        <w:spacing w:after="0" w:line="240" w:lineRule="auto"/>
        <w:ind w:left="0" w:right="0" w:firstLine="0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 xml:space="preserve">                                     </w:t>
      </w:r>
      <w:r w:rsidRPr="00391806">
        <w:rPr>
          <w:b/>
          <w:color w:val="auto"/>
          <w:szCs w:val="28"/>
          <w:lang w:val="ru-RU" w:eastAsia="ru-RU"/>
        </w:rPr>
        <w:t xml:space="preserve"> Тематическое планирование</w:t>
      </w:r>
    </w:p>
    <w:p w:rsidR="00E22700" w:rsidRPr="00391806" w:rsidRDefault="00E22700" w:rsidP="000230CF">
      <w:pPr>
        <w:spacing w:after="0" w:line="240" w:lineRule="auto"/>
        <w:ind w:left="0" w:right="0" w:firstLine="0"/>
        <w:rPr>
          <w:color w:val="auto"/>
          <w:szCs w:val="28"/>
          <w:lang w:val="ru-RU" w:eastAsia="ru-RU"/>
        </w:rPr>
      </w:pPr>
    </w:p>
    <w:p w:rsidR="00E22700" w:rsidRPr="00391806" w:rsidRDefault="00E22700" w:rsidP="000230CF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0230CF">
      <w:pPr>
        <w:spacing w:after="0" w:line="240" w:lineRule="auto"/>
        <w:ind w:left="0" w:right="0" w:firstLine="0"/>
        <w:jc w:val="center"/>
        <w:rPr>
          <w:bCs/>
          <w:color w:val="auto"/>
          <w:szCs w:val="28"/>
          <w:lang w:val="ru-RU" w:eastAsia="ru-RU"/>
        </w:rPr>
      </w:pPr>
      <w:r w:rsidRPr="00391806">
        <w:rPr>
          <w:b/>
          <w:color w:val="auto"/>
          <w:szCs w:val="28"/>
          <w:lang w:val="ru-RU" w:eastAsia="ru-RU"/>
        </w:rPr>
        <w:t xml:space="preserve">8 класс </w:t>
      </w:r>
      <w:r w:rsidRPr="00391806">
        <w:rPr>
          <w:bCs/>
          <w:color w:val="auto"/>
          <w:szCs w:val="28"/>
          <w:lang w:val="ru-RU" w:eastAsia="ru-RU"/>
        </w:rPr>
        <w:t>(3ч, всего 102 ч)</w:t>
      </w: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6804"/>
        <w:gridCol w:w="1713"/>
      </w:tblGrid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№ урока</w:t>
            </w: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Содержание учебного предмета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Количество часов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§1. Функции и графики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9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36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1-2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Числовые неравенства и их свойства. 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36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Координатная ось. 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36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4-5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Множества чисел. 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Декартова система координат на плоскости.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7-8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функции. Свойства функции.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Понятие графика функции. 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 xml:space="preserve">§2. Функции </w:t>
            </w:r>
            <w:r w:rsidRPr="00391806">
              <w:rPr>
                <w:b/>
                <w:bCs/>
                <w:i/>
                <w:color w:val="auto"/>
                <w:szCs w:val="28"/>
                <w:lang w:val="ru-RU" w:eastAsia="ru-RU"/>
              </w:rPr>
              <w:t>у=х</w:t>
            </w: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 xml:space="preserve">, </w:t>
            </w:r>
            <w:r w:rsidRPr="00391806">
              <w:rPr>
                <w:b/>
                <w:bCs/>
                <w:i/>
                <w:color w:val="auto"/>
                <w:szCs w:val="28"/>
                <w:lang w:val="ru-RU" w:eastAsia="ru-RU"/>
              </w:rPr>
              <w:t>у=х</w:t>
            </w:r>
            <w:r w:rsidRPr="00391806">
              <w:rPr>
                <w:b/>
                <w:bCs/>
                <w:color w:val="auto"/>
                <w:szCs w:val="28"/>
                <w:vertAlign w:val="superscript"/>
                <w:lang w:val="ru-RU" w:eastAsia="ru-RU"/>
              </w:rPr>
              <w:t>2</w:t>
            </w: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 xml:space="preserve">,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32" type="#_x0000_t75" style="width:29.25pt;height:24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C7F26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2C7F2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/w:rPr&gt;&lt;m:t&gt;y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b/&gt;&lt;w:b-cs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9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33" type="#_x0000_t75" style="width:29.25pt;height:24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C7F26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2C7F2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/w:rPr&gt;&lt;m:t&gt;y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b/&gt;&lt;w:b-cs/&gt;&lt;w:i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9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7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10-11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Функция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y=х</w:t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 и ее график.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12-13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Функция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y=х</w:t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². График функции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y=х</w:t>
            </w:r>
            <w:r w:rsidRPr="00391806">
              <w:rPr>
                <w:color w:val="auto"/>
                <w:szCs w:val="28"/>
                <w:lang w:val="ru-RU" w:eastAsia="ru-RU"/>
              </w:rPr>
              <w:t>².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14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Функция 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34" type="#_x0000_t75" style="width:27.75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0884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360884&quot;&gt;&lt;m:oMathPara&gt;&lt;m:oMath&gt;&lt;m:r&gt;&lt;w:rPr&gt;&lt;w:rFonts w:ascii=&quot;Cambria Math&quot; w:h-ansi=&quot;Cambria Math&quot;/&gt;&lt;wx:font wx:val=&quot;Cambria Math&quot;/&gt;&lt;w:i/&gt;&lt;w:sz w:val=&quot;22&quot;/&gt;&lt;/w:rPr&gt;&lt;m:t&gt;y&lt;/m:t&gt;&lt;/m:r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0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35" type="#_x0000_t75" style="width:27.75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0884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360884&quot;&gt;&lt;m:oMathPara&gt;&lt;m:oMath&gt;&lt;m:r&gt;&lt;w:rPr&gt;&lt;w:rFonts w:ascii=&quot;Cambria Math&quot; w:h-ansi=&quot;Cambria Math&quot;/&gt;&lt;wx:font wx:val=&quot;Cambria Math&quot;/&gt;&lt;w:i/&gt;&lt;w:sz w:val=&quot;22&quot;/&gt;&lt;/w:rPr&gt;&lt;m:t&gt;y&lt;/m:t&gt;&lt;/m:r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0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 (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х</w:t>
            </w:r>
            <w:r w:rsidRPr="00391806">
              <w:rPr>
                <w:color w:val="auto"/>
                <w:szCs w:val="28"/>
                <w:lang w:val="ru-RU" w:eastAsia="ru-RU"/>
              </w:rPr>
              <w:t>&gt;0).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15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График функции 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36" type="#_x0000_t75" style="width:27.75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84982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A84982&quot;&gt;&lt;m:oMathPara&gt;&lt;m:oMath&gt;&lt;m:r&gt;&lt;w:rPr&gt;&lt;w:rFonts w:ascii=&quot;Cambria Math&quot; w:h-ansi=&quot;Cambria Math&quot;/&gt;&lt;wx:font wx:val=&quot;Cambria Math&quot;/&gt;&lt;w:i/&gt;&lt;w:sz w:val=&quot;22&quot;/&gt;&lt;/w:rPr&gt;&lt;m:t&gt;y&lt;/m:t&gt;&lt;/m:r&gt;&lt;m:r&gt;&lt;w:rPr&gt;&lt;w:rFonts w:ascii=&quot;Cambria Math&quot; w:h-ansi=&quot;Cambria Math&quot;/&gt;&lt;wx:font wx:val=&quot;Cambria Math&quot;/&gt;&lt;w:i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w:lang w:val=&quot;RU&quot;/&gt;&lt;/w:rPr&gt;&lt;m:t&gt;1&lt;/m:t&gt;&lt;/m:r&gt;&lt;/m:num&gt;&lt;m:den&gt;&lt;m:r&gt;&lt;w:rPr&gt;&lt;w:rFonts w:ascii=&quot;Cambria Math&quot; w:h-ansi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0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37" type="#_x0000_t75" style="width:27.75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84982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A84982&quot;&gt;&lt;m:oMathPara&gt;&lt;m:oMath&gt;&lt;m:r&gt;&lt;w:rPr&gt;&lt;w:rFonts w:ascii=&quot;Cambria Math&quot; w:h-ansi=&quot;Cambria Math&quot;/&gt;&lt;wx:font wx:val=&quot;Cambria Math&quot;/&gt;&lt;w:i/&gt;&lt;w:sz w:val=&quot;22&quot;/&gt;&lt;/w:rPr&gt;&lt;m:t&gt;y&lt;/m:t&gt;&lt;/m:r&gt;&lt;m:r&gt;&lt;w:rPr&gt;&lt;w:rFonts w:ascii=&quot;Cambria Math&quot; w:h-ansi=&quot;Cambria Math&quot;/&gt;&lt;wx:font wx:val=&quot;Cambria Math&quot;/&gt;&lt;w:i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w:lang w:val=&quot;RU&quot;/&gt;&lt;/w:rPr&gt;&lt;m:t&gt;1&lt;/m:t&gt;&lt;/m:r&gt;&lt;/m:num&gt;&lt;m:den&gt;&lt;m:r&gt;&lt;w:rPr&gt;&lt;w:rFonts w:ascii=&quot;Cambria Math&quot; w:h-ansi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0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 (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х</w:t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&gt;0). Построение графика функции 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38" type="#_x0000_t75" style="width:27.75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0A35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AA0A35&quot;&gt;&lt;m:oMathPara&gt;&lt;m:oMath&gt;&lt;m:r&gt;&lt;w:rPr&gt;&lt;w:rFonts w:ascii=&quot;Cambria Math&quot; w:h-ansi=&quot;Cambria Math&quot;/&gt;&lt;wx:font wx:val=&quot;Cambria Math&quot;/&gt;&lt;w:i/&gt;&lt;w:sz w:val=&quot;22&quot;/&gt;&lt;/w:rPr&gt;&lt;m:t&gt;y&lt;/m:t&gt;&lt;/m:r&gt;&lt;m:r&gt;&lt;w:rPr&gt;&lt;w:rFonts w:ascii=&quot;Cambria Math&quot; w:h-ansi=&quot;Cambria Math&quot;/&gt;&lt;wx:font wx:val=&quot;Cambria Math&quot;/&gt;&lt;w:i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w:lang w:val=&quot;RU&quot;/&gt;&lt;/w:rPr&gt;&lt;m:t&gt;1&lt;/m:t&gt;&lt;/m:r&gt;&lt;/m:num&gt;&lt;m:den&gt;&lt;m:r&gt;&lt;w:rPr&gt;&lt;w:rFonts w:ascii=&quot;Cambria Math&quot; w:h-ansi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0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39" type="#_x0000_t75" style="width:27.75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0A35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AA0A35&quot;&gt;&lt;m:oMathPara&gt;&lt;m:oMath&gt;&lt;m:r&gt;&lt;w:rPr&gt;&lt;w:rFonts w:ascii=&quot;Cambria Math&quot; w:h-ansi=&quot;Cambria Math&quot;/&gt;&lt;wx:font wx:val=&quot;Cambria Math&quot;/&gt;&lt;w:i/&gt;&lt;w:sz w:val=&quot;22&quot;/&gt;&lt;/w:rPr&gt;&lt;m:t&gt;y&lt;/m:t&gt;&lt;/m:r&gt;&lt;m:r&gt;&lt;w:rPr&gt;&lt;w:rFonts w:ascii=&quot;Cambria Math&quot; w:h-ansi=&quot;Cambria Math&quot;/&gt;&lt;wx:font wx:val=&quot;Cambria Math&quot;/&gt;&lt;w:i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w:lang w:val=&quot;RU&quot;/&gt;&lt;/w:rPr&gt;&lt;m:t&gt;1&lt;/m:t&gt;&lt;/m:r&gt;&lt;/m:num&gt;&lt;m:den&gt;&lt;m:r&gt;&lt;w:rPr&gt;&lt;w:rFonts w:ascii=&quot;Cambria Math&quot; w:h-ansi=&quot;Cambria Math&quot;/&gt;&lt;wx:font wx:val=&quot;Cambria Math&quot;/&gt;&lt;w:i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0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 (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х</w:t>
            </w:r>
            <w:r w:rsidRPr="00391806">
              <w:rPr>
                <w:color w:val="auto"/>
                <w:szCs w:val="28"/>
                <w:lang w:val="ru-RU" w:eastAsia="ru-RU"/>
              </w:rPr>
              <w:t>&gt;0).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16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№1 по теме: «Функции и графики».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§3. Квадратные корни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10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17-18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квадратного корня.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19-20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Арифметический квадратный корень. 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21-23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Свойства арифметических квадратных корней.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24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Квадратный корень из натурального</w:t>
            </w:r>
          </w:p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числа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25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№2 по теме: «Квадратные корни».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§4. Квадратные уравнения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16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26-27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Квадратный трехчлен.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28-29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квадратного уравнения.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30-31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Неполное квадратное уравнение.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32-34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квадратного уравнения общего вида.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35-36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Приведенное квадратное уравнение.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37-38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Теорема Виета. 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39-40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Применение квадратных уравнений к решению задач.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№3 по теме: «Квадратные уравнения».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§5. Рациональные уравнения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14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42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рационального уравнения.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43-44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Биквадратное уравнение.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45-46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Распадающиеся уравнения.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47-49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Уравнения, одна часть которого алгебраическая дробь, а другая равна 0.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50-51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рациональных уравнений.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52-53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задач при помощи рациональных уравнений.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54</w:t>
            </w: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 №4 по теме: «Рациональные уравнения».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i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 6. Линейная функция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9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55-56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Прямая пропорциональность.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57-58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График функции </w:t>
            </w:r>
            <w:r w:rsidRPr="00391806">
              <w:rPr>
                <w:i/>
                <w:iCs/>
                <w:color w:val="auto"/>
                <w:szCs w:val="28"/>
                <w:lang w:val="ru-RU" w:eastAsia="ru-RU"/>
              </w:rPr>
              <w:t>у=kх.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59-61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Линейная функция. График линейной функции.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62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Равномерное движение.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Функция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40" type="#_x0000_t75" style="width:35.2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75FCA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775FC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1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41" type="#_x0000_t75" style="width:35.2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75FCA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775FC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1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 и ее график.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§7. Квадратичная функция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9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64-65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Функция 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y=ах</w:t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²(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а</w:t>
            </w:r>
            <w:r w:rsidRPr="00391806">
              <w:rPr>
                <w:color w:val="auto"/>
                <w:szCs w:val="28"/>
                <w:lang w:val="ru-RU" w:eastAsia="ru-RU"/>
              </w:rPr>
              <w:t xml:space="preserve">&gt;0,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а</w:t>
            </w:r>
            <w:r w:rsidRPr="00391806">
              <w:rPr>
                <w:color w:val="auto"/>
                <w:szCs w:val="28"/>
                <w:lang w:val="ru-RU" w:eastAsia="ru-RU"/>
              </w:rPr>
              <w:t>≠0).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66-67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Функция y =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 xml:space="preserve"> ах</w:t>
            </w:r>
            <w:r w:rsidRPr="00391806">
              <w:rPr>
                <w:color w:val="auto"/>
                <w:szCs w:val="28"/>
                <w:lang w:val="ru-RU" w:eastAsia="ru-RU"/>
              </w:rPr>
              <w:t>² (a ≠ 0) (продолжение)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68-70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График функции  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y=а(х-х</w:t>
            </w:r>
            <w:r w:rsidRPr="00391806">
              <w:rPr>
                <w:rFonts w:eastAsia="Arial Unicode MS" w:hAnsi="Arial Unicode MS" w:hint="eastAsia"/>
                <w:i/>
                <w:color w:val="auto"/>
                <w:szCs w:val="28"/>
                <w:lang w:val="ru-RU" w:eastAsia="ru-RU"/>
              </w:rPr>
              <w:t>₀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)</w:t>
            </w:r>
            <w:r w:rsidRPr="00391806">
              <w:rPr>
                <w:color w:val="auto"/>
                <w:szCs w:val="28"/>
                <w:lang w:val="ru-RU" w:eastAsia="ru-RU"/>
              </w:rPr>
              <w:t>²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+у</w:t>
            </w:r>
            <w:r w:rsidRPr="00391806">
              <w:rPr>
                <w:rFonts w:eastAsia="Arial Unicode MS" w:hAnsi="Arial Unicode MS" w:hint="eastAsia"/>
                <w:color w:val="auto"/>
                <w:szCs w:val="28"/>
                <w:lang w:val="ru-RU" w:eastAsia="ru-RU"/>
              </w:rPr>
              <w:t>₀</w:t>
            </w:r>
            <w:r w:rsidRPr="00391806">
              <w:rPr>
                <w:i/>
                <w:color w:val="auto"/>
                <w:szCs w:val="28"/>
                <w:lang w:val="ru-RU" w:eastAsia="ru-RU"/>
              </w:rPr>
              <w:t>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3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71-72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Квадратичная функция и ее график.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§8. Дробно-линейная функция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5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Обратная пропорциональность.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74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Функция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42" type="#_x0000_t75" style="width:29.25pt;height:27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23EBB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E23EB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2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43" type="#_x0000_t75" style="width:29.25pt;height:27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23EBB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E23EB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2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>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75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График функции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44" type="#_x0000_t75" style="width:78.75pt;height:30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920B1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D920B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3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45" type="#_x0000_t75" style="width:78.75pt;height:30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920B1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72763&quot;/&gt;&lt;wsp:rsid wsp:val=&quot;00F96271&quot;/&gt;&lt;wsp:rsid wsp:val=&quot;00FD5480&quot;/&gt;&lt;/wsp:rsids&gt;&lt;/w:docPr&gt;&lt;w:body&gt;&lt;w:p wsp:rsidR=&quot;00000000&quot; wsp:rsidRDefault=&quot;00D920B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3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>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76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 xml:space="preserve">Преобразование графика функции </w: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begin"/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QUOTE </w:instrText>
            </w:r>
            <w:r w:rsidRPr="00DA7DD6">
              <w:rPr>
                <w:szCs w:val="28"/>
              </w:rPr>
              <w:pict>
                <v:shape id="_x0000_i1046" type="#_x0000_t75" style="width:78.75pt;height:30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44C72&quot;/&gt;&lt;wsp:rsid wsp:val=&quot;00F72763&quot;/&gt;&lt;wsp:rsid wsp:val=&quot;00F96271&quot;/&gt;&lt;wsp:rsid wsp:val=&quot;00FD5480&quot;/&gt;&lt;/wsp:rsids&gt;&lt;/w:docPr&gt;&lt;w:body&gt;&lt;w:p wsp:rsidR=&quot;00000000&quot; wsp:rsidRDefault=&quot;00F44C7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3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instrText xml:space="preserve"> </w:instrTex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separate"/>
            </w:r>
            <w:r w:rsidRPr="00DA7DD6">
              <w:rPr>
                <w:szCs w:val="28"/>
              </w:rPr>
              <w:pict>
                <v:shape id="_x0000_i1047" type="#_x0000_t75" style="width:78.75pt;height:30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4E5D&quot;/&gt;&lt;wsp:rsid wsp:val=&quot;00014F5A&quot;/&gt;&lt;wsp:rsid wsp:val=&quot;000230CF&quot;/&gt;&lt;wsp:rsid wsp:val=&quot;00042482&quot;/&gt;&lt;wsp:rsid wsp:val=&quot;000532C7&quot;/&gt;&lt;wsp:rsid wsp:val=&quot;00066B9D&quot;/&gt;&lt;wsp:rsid wsp:val=&quot;00086DCD&quot;/&gt;&lt;wsp:rsid wsp:val=&quot;000A04BA&quot;/&gt;&lt;wsp:rsid wsp:val=&quot;000C2519&quot;/&gt;&lt;wsp:rsid wsp:val=&quot;0011022D&quot;/&gt;&lt;wsp:rsid wsp:val=&quot;00181C59&quot;/&gt;&lt;wsp:rsid wsp:val=&quot;0019116D&quot;/&gt;&lt;wsp:rsid wsp:val=&quot;00283176&quot;/&gt;&lt;wsp:rsid wsp:val=&quot;00287299&quot;/&gt;&lt;wsp:rsid wsp:val=&quot;002B7BAD&quot;/&gt;&lt;wsp:rsid wsp:val=&quot;002E3D18&quot;/&gt;&lt;wsp:rsid wsp:val=&quot;002F52A3&quot;/&gt;&lt;wsp:rsid wsp:val=&quot;00306DE6&quot;/&gt;&lt;wsp:rsid wsp:val=&quot;00314E8E&quot;/&gt;&lt;wsp:rsid wsp:val=&quot;00345978&quot;/&gt;&lt;wsp:rsid wsp:val=&quot;003670D5&quot;/&gt;&lt;wsp:rsid wsp:val=&quot;00372A49&quot;/&gt;&lt;wsp:rsid wsp:val=&quot;003828E4&quot;/&gt;&lt;wsp:rsid wsp:val=&quot;00387FAA&quot;/&gt;&lt;wsp:rsid wsp:val=&quot;003D5885&quot;/&gt;&lt;wsp:rsid wsp:val=&quot;00454E5D&quot;/&gt;&lt;wsp:rsid wsp:val=&quot;0053256F&quot;/&gt;&lt;wsp:rsid wsp:val=&quot;005705CF&quot;/&gt;&lt;wsp:rsid wsp:val=&quot;005736FD&quot;/&gt;&lt;wsp:rsid wsp:val=&quot;005C79AC&quot;/&gt;&lt;wsp:rsid wsp:val=&quot;005D3454&quot;/&gt;&lt;wsp:rsid wsp:val=&quot;005E63A2&quot;/&gt;&lt;wsp:rsid wsp:val=&quot;006338B9&quot;/&gt;&lt;wsp:rsid wsp:val=&quot;00650FCE&quot;/&gt;&lt;wsp:rsid wsp:val=&quot;00684E7F&quot;/&gt;&lt;wsp:rsid wsp:val=&quot;00696CD5&quot;/&gt;&lt;wsp:rsid wsp:val=&quot;006A0553&quot;/&gt;&lt;wsp:rsid wsp:val=&quot;006A3B6C&quot;/&gt;&lt;wsp:rsid wsp:val=&quot;00726D41&quot;/&gt;&lt;wsp:rsid wsp:val=&quot;00771F2F&quot;/&gt;&lt;wsp:rsid wsp:val=&quot;007870E8&quot;/&gt;&lt;wsp:rsid wsp:val=&quot;007F0B0F&quot;/&gt;&lt;wsp:rsid wsp:val=&quot;00836C5F&quot;/&gt;&lt;wsp:rsid wsp:val=&quot;00861642&quot;/&gt;&lt;wsp:rsid wsp:val=&quot;008637F0&quot;/&gt;&lt;wsp:rsid wsp:val=&quot;008A6703&quot;/&gt;&lt;wsp:rsid wsp:val=&quot;008B31CC&quot;/&gt;&lt;wsp:rsid wsp:val=&quot;008B7929&quot;/&gt;&lt;wsp:rsid wsp:val=&quot;008D04AF&quot;/&gt;&lt;wsp:rsid wsp:val=&quot;00916F05&quot;/&gt;&lt;wsp:rsid wsp:val=&quot;00922F4C&quot;/&gt;&lt;wsp:rsid wsp:val=&quot;009247F7&quot;/&gt;&lt;wsp:rsid wsp:val=&quot;009D35F4&quot;/&gt;&lt;wsp:rsid wsp:val=&quot;00A02D0B&quot;/&gt;&lt;wsp:rsid wsp:val=&quot;00A237A8&quot;/&gt;&lt;wsp:rsid wsp:val=&quot;00A520DB&quot;/&gt;&lt;wsp:rsid wsp:val=&quot;00A82B63&quot;/&gt;&lt;wsp:rsid wsp:val=&quot;00A977DB&quot;/&gt;&lt;wsp:rsid wsp:val=&quot;00AA76A0&quot;/&gt;&lt;wsp:rsid wsp:val=&quot;00AC7B04&quot;/&gt;&lt;wsp:rsid wsp:val=&quot;00B3199B&quot;/&gt;&lt;wsp:rsid wsp:val=&quot;00B4702E&quot;/&gt;&lt;wsp:rsid wsp:val=&quot;00BD51CD&quot;/&gt;&lt;wsp:rsid wsp:val=&quot;00C25518&quot;/&gt;&lt;wsp:rsid wsp:val=&quot;00C311ED&quot;/&gt;&lt;wsp:rsid wsp:val=&quot;00C77395&quot;/&gt;&lt;wsp:rsid wsp:val=&quot;00CE3D6B&quot;/&gt;&lt;wsp:rsid wsp:val=&quot;00D079AF&quot;/&gt;&lt;wsp:rsid wsp:val=&quot;00D1612C&quot;/&gt;&lt;wsp:rsid wsp:val=&quot;00D52792&quot;/&gt;&lt;wsp:rsid wsp:val=&quot;00D56857&quot;/&gt;&lt;wsp:rsid wsp:val=&quot;00DB0049&quot;/&gt;&lt;wsp:rsid wsp:val=&quot;00DB29D3&quot;/&gt;&lt;wsp:rsid wsp:val=&quot;00E123AD&quot;/&gt;&lt;wsp:rsid wsp:val=&quot;00E22E2A&quot;/&gt;&lt;wsp:rsid wsp:val=&quot;00E91E98&quot;/&gt;&lt;wsp:rsid wsp:val=&quot;00EB1E0B&quot;/&gt;&lt;wsp:rsid wsp:val=&quot;00EB34F2&quot;/&gt;&lt;wsp:rsid wsp:val=&quot;00F12B52&quot;/&gt;&lt;wsp:rsid wsp:val=&quot;00F24688&quot;/&gt;&lt;wsp:rsid wsp:val=&quot;00F44C72&quot;/&gt;&lt;wsp:rsid wsp:val=&quot;00F72763&quot;/&gt;&lt;wsp:rsid wsp:val=&quot;00F96271&quot;/&gt;&lt;wsp:rsid wsp:val=&quot;00FD5480&quot;/&gt;&lt;/wsp:rsids&gt;&lt;/w:docPr&gt;&lt;w:body&gt;&lt;w:p wsp:rsidR=&quot;00000000&quot; wsp:rsidRDefault=&quot;00F44C7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RU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3" o:title="" chromakey="white"/>
                </v:shape>
              </w:pict>
            </w:r>
            <w:r w:rsidRPr="00391806">
              <w:rPr>
                <w:color w:val="auto"/>
                <w:szCs w:val="28"/>
                <w:lang w:val="ru-RU" w:eastAsia="ru-RU"/>
              </w:rPr>
              <w:fldChar w:fldCharType="end"/>
            </w:r>
            <w:r w:rsidRPr="00391806">
              <w:rPr>
                <w:color w:val="auto"/>
                <w:szCs w:val="28"/>
                <w:lang w:val="ru-RU" w:eastAsia="ru-RU"/>
              </w:rPr>
              <w:t>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77</w:t>
            </w: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№5 по теме: «Линейная и квадратичная функции. Их графики».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§9. Системы рациональных уравнений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8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78-79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Понятие системы рациональных уравнений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80-81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систем рациональных уравнений способом подстановки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82-83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систем рациональных уравнений другими способами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84-85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задач при помощи систем</w:t>
            </w:r>
          </w:p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рациональных уравнений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bCs/>
                <w:color w:val="auto"/>
                <w:szCs w:val="28"/>
                <w:lang w:val="ru-RU" w:eastAsia="ru-RU"/>
              </w:rPr>
              <w:t>§10. Графический способ решения систем уравнений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7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86-87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Графический способ решения систем двух уравнений первой степени с двумя неизвестными.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88-89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Решение систем уравнений графическим способом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90-91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Примеры решения уравнений графическим способом.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2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92</w:t>
            </w:r>
          </w:p>
        </w:tc>
        <w:tc>
          <w:tcPr>
            <w:tcW w:w="6804" w:type="dxa"/>
            <w:vAlign w:val="center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i/>
                <w:color w:val="auto"/>
                <w:szCs w:val="28"/>
                <w:lang w:val="ru-RU" w:eastAsia="ru-RU"/>
              </w:rPr>
              <w:t>Контрольная работа №6 по теме: «Решение систем рациональных уравнений».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Итоговое повторение материала 8 класса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391806">
              <w:rPr>
                <w:b/>
                <w:color w:val="auto"/>
                <w:szCs w:val="28"/>
                <w:lang w:val="ru-RU" w:eastAsia="ru-RU"/>
              </w:rPr>
              <w:t>10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93-101</w:t>
            </w: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Повторение изученного материала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9</w:t>
            </w:r>
          </w:p>
        </w:tc>
      </w:tr>
      <w:tr w:rsidR="00E22700" w:rsidRPr="00391806" w:rsidTr="000230CF">
        <w:tc>
          <w:tcPr>
            <w:tcW w:w="1101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102</w:t>
            </w:r>
          </w:p>
        </w:tc>
        <w:tc>
          <w:tcPr>
            <w:tcW w:w="6804" w:type="dxa"/>
          </w:tcPr>
          <w:p w:rsidR="00E22700" w:rsidRPr="00391806" w:rsidRDefault="00E22700" w:rsidP="000230CF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Итоговая контрольная работа</w:t>
            </w:r>
          </w:p>
        </w:tc>
        <w:tc>
          <w:tcPr>
            <w:tcW w:w="1666" w:type="dxa"/>
          </w:tcPr>
          <w:p w:rsidR="00E22700" w:rsidRPr="00391806" w:rsidRDefault="00E22700" w:rsidP="000230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391806">
              <w:rPr>
                <w:color w:val="auto"/>
                <w:szCs w:val="28"/>
                <w:lang w:val="ru-RU" w:eastAsia="ru-RU"/>
              </w:rPr>
              <w:t>1</w:t>
            </w:r>
          </w:p>
        </w:tc>
      </w:tr>
    </w:tbl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sz w:val="28"/>
          <w:szCs w:val="28"/>
          <w:lang w:eastAsia="ru-RU"/>
        </w:rPr>
        <w:br w:type="page"/>
      </w:r>
      <w:r w:rsidRPr="00391806">
        <w:rPr>
          <w:sz w:val="28"/>
          <w:szCs w:val="28"/>
        </w:rPr>
        <w:t xml:space="preserve">  </w:t>
      </w:r>
      <w:r w:rsidRPr="00391806">
        <w:rPr>
          <w:b/>
          <w:bCs/>
          <w:color w:val="000000"/>
          <w:sz w:val="28"/>
          <w:szCs w:val="28"/>
        </w:rPr>
        <w:t xml:space="preserve"> Перечень учебно-методического и материально-технического обеспечения образовательного процесса</w:t>
      </w:r>
    </w:p>
    <w:p w:rsidR="00E22700" w:rsidRPr="00391806" w:rsidRDefault="00E22700" w:rsidP="00F24688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</w:t>
      </w:r>
    </w:p>
    <w:p w:rsidR="00E22700" w:rsidRPr="00391806" w:rsidRDefault="00E22700" w:rsidP="00F24688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</w:p>
    <w:p w:rsidR="00E22700" w:rsidRPr="00391806" w:rsidRDefault="00E22700" w:rsidP="00F24688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         Рабочая программа ориентирована на УМК: </w:t>
      </w:r>
    </w:p>
    <w:p w:rsidR="00E22700" w:rsidRPr="00391806" w:rsidRDefault="00E22700" w:rsidP="00F24688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1.  Алгебра. 8класс:  учебник для общеобразовательных учреждений, /[ С. М. Никольский,  М.К.Потапов,  Н.Н.Решетников,  А.В.Шевкин]. – 11-е изд., дораб. -  М.: Просвещение, 2015.</w:t>
      </w:r>
    </w:p>
    <w:p w:rsidR="00E22700" w:rsidRPr="00391806" w:rsidRDefault="00E22700" w:rsidP="00F24688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2.  Потапов М.К.  Алгебра.  Книга для учителя. 7-9 классы / М.К.Потапов, А.В.Шевкин.  – М.: Просвещение, 2010.</w:t>
      </w:r>
    </w:p>
    <w:p w:rsidR="00E22700" w:rsidRPr="00391806" w:rsidRDefault="00E22700" w:rsidP="00F24688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3.  Потапов М.К.   Математика. Дидактические материалы. 8 класс / М.К.Потапов , А.В.Шевкин. – 10-е изд. -  М.: Просвещение, 2013.</w:t>
      </w:r>
    </w:p>
    <w:p w:rsidR="00E22700" w:rsidRPr="00391806" w:rsidRDefault="00E22700" w:rsidP="00F24688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4.  Чулков П.В.  Математика. Тематические тесты. 8 класс /П.В.Чулкоа, Е.Ф.Шершнев, О.Ф.Зарапина. – 2-е изд. – М.: Просвещение, 2011.</w:t>
      </w: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Предполагается использование следующих программно-педагогических средств, реализуемых с помощью компьютера:</w:t>
      </w:r>
    </w:p>
    <w:p w:rsidR="00E22700" w:rsidRPr="00391806" w:rsidRDefault="00E22700" w:rsidP="00F24688">
      <w:pPr>
        <w:pStyle w:val="NormalWeb"/>
        <w:widowControl/>
        <w:numPr>
          <w:ilvl w:val="0"/>
          <w:numId w:val="15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Математика: еженедельное учебно-методическое приложение к газете «Первое сентября»,</w:t>
      </w:r>
      <w:hyperlink r:id="rId34" w:history="1">
        <w:r w:rsidRPr="00391806">
          <w:rPr>
            <w:rStyle w:val="Hyperlink"/>
            <w:color w:val="1DBEF1"/>
            <w:sz w:val="28"/>
            <w:szCs w:val="28"/>
          </w:rPr>
          <w:t>http://mat.lseptember.ru</w:t>
        </w:r>
      </w:hyperlink>
      <w:r w:rsidRPr="00391806">
        <w:rPr>
          <w:color w:val="000000"/>
          <w:sz w:val="28"/>
          <w:szCs w:val="28"/>
        </w:rPr>
        <w:t>.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Для обеспечения плодотворного учебного процесса предполагается использование информации и материалов следующих интернет-ресурсов:</w:t>
      </w:r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Министерство образования и науки РФ: </w:t>
      </w:r>
      <w:hyperlink r:id="rId35" w:history="1">
        <w:r w:rsidRPr="00391806">
          <w:rPr>
            <w:rStyle w:val="Hyperlink"/>
            <w:color w:val="1DBEF1"/>
            <w:sz w:val="28"/>
            <w:szCs w:val="28"/>
          </w:rPr>
          <w:t>http://www.mon.gov.ru/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Федеральное государственное учреждение «Государственный научно-исследовательский институт информационных технологий и телекоммуникаций»: </w:t>
      </w:r>
      <w:hyperlink r:id="rId36" w:history="1">
        <w:r w:rsidRPr="00391806">
          <w:rPr>
            <w:rStyle w:val="Hyperlink"/>
            <w:color w:val="1DBEF1"/>
            <w:sz w:val="28"/>
            <w:szCs w:val="28"/>
          </w:rPr>
          <w:t>http://www</w:t>
        </w:r>
      </w:hyperlink>
      <w:r w:rsidRPr="00391806">
        <w:rPr>
          <w:color w:val="000000"/>
          <w:sz w:val="28"/>
          <w:szCs w:val="28"/>
        </w:rPr>
        <w:t>. </w:t>
      </w:r>
      <w:hyperlink r:id="rId37" w:history="1">
        <w:r w:rsidRPr="00391806">
          <w:rPr>
            <w:rStyle w:val="Hyperlink"/>
            <w:color w:val="1DBEF1"/>
            <w:sz w:val="28"/>
            <w:szCs w:val="28"/>
          </w:rPr>
          <w:t>informika.ru/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Тестирование on-line: 5-11 классы: </w:t>
      </w:r>
      <w:hyperlink r:id="rId38" w:history="1">
        <w:r w:rsidRPr="00391806">
          <w:rPr>
            <w:rStyle w:val="Hyperlink"/>
            <w:color w:val="1DBEF1"/>
            <w:sz w:val="28"/>
            <w:szCs w:val="28"/>
          </w:rPr>
          <w:t>http://www.kokch.kts.ru/cdo/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Путеводитель «В мире науки» для школьников: </w:t>
      </w:r>
      <w:hyperlink r:id="rId39" w:history="1">
        <w:r w:rsidRPr="00391806">
          <w:rPr>
            <w:rStyle w:val="Hyperlink"/>
            <w:color w:val="1DBEF1"/>
            <w:sz w:val="28"/>
            <w:szCs w:val="28"/>
          </w:rPr>
          <w:t>http://www.uic.ssu</w:t>
        </w:r>
      </w:hyperlink>
      <w:r w:rsidRPr="00391806">
        <w:rPr>
          <w:color w:val="000000"/>
          <w:sz w:val="28"/>
          <w:szCs w:val="28"/>
        </w:rPr>
        <w:t>. </w:t>
      </w:r>
      <w:hyperlink r:id="rId40" w:history="1">
        <w:r w:rsidRPr="00391806">
          <w:rPr>
            <w:rStyle w:val="Hyperlink"/>
            <w:color w:val="1DBEF1"/>
            <w:sz w:val="28"/>
            <w:szCs w:val="28"/>
          </w:rPr>
          <w:t>samara.ru/~nauka/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Мегаэнциклопедия Кирилла и Мефодия: </w:t>
      </w:r>
      <w:hyperlink r:id="rId41" w:history="1">
        <w:r w:rsidRPr="00391806">
          <w:rPr>
            <w:rStyle w:val="Hyperlink"/>
            <w:color w:val="1DBEF1"/>
            <w:sz w:val="28"/>
            <w:szCs w:val="28"/>
          </w:rPr>
          <w:t>http://mega.km.ru/ </w:t>
        </w:r>
      </w:hyperlink>
      <w:r w:rsidRPr="00391806">
        <w:rPr>
          <w:color w:val="000000"/>
          <w:sz w:val="28"/>
          <w:szCs w:val="28"/>
        </w:rPr>
        <w:t>Сайт энциклопедий:</w:t>
      </w:r>
      <w:hyperlink r:id="rId42" w:history="1">
        <w:r w:rsidRPr="00391806">
          <w:rPr>
            <w:rStyle w:val="Hyperlink"/>
            <w:color w:val="1DBEF1"/>
            <w:sz w:val="28"/>
            <w:szCs w:val="28"/>
          </w:rPr>
          <w:t>http://www.eneyclopedia.ru/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Электронные образовательные ресурсы к учебникам в Единой коллекции </w:t>
      </w:r>
      <w:hyperlink r:id="rId43" w:history="1">
        <w:r w:rsidRPr="00391806">
          <w:rPr>
            <w:rStyle w:val="Hyperlink"/>
            <w:color w:val="1DBEF1"/>
            <w:sz w:val="28"/>
            <w:szCs w:val="28"/>
          </w:rPr>
          <w:t>www.school-collection.edu.ru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http ://</w:t>
      </w:r>
      <w:hyperlink r:id="rId44" w:history="1">
        <w:r w:rsidRPr="00391806">
          <w:rPr>
            <w:rStyle w:val="Hyperlink"/>
            <w:color w:val="1DBEF1"/>
            <w:sz w:val="28"/>
            <w:szCs w:val="28"/>
          </w:rPr>
          <w:t>www.openclass.ru/node/226794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45" w:history="1">
        <w:r w:rsidRPr="00391806">
          <w:rPr>
            <w:rStyle w:val="Hyperlink"/>
            <w:color w:val="1DBEF1"/>
            <w:sz w:val="28"/>
            <w:szCs w:val="28"/>
          </w:rPr>
          <w:t>http://forum.schoolpress.ru/article/44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46" w:history="1">
        <w:r w:rsidRPr="00391806">
          <w:rPr>
            <w:rStyle w:val="Hyperlink"/>
            <w:color w:val="1DBEF1"/>
            <w:sz w:val="28"/>
            <w:szCs w:val="28"/>
          </w:rPr>
          <w:t>http://1314.ru/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http://www.informika.ru/projects/infotecli/school-collection/</w:t>
      </w:r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47" w:history="1">
        <w:r w:rsidRPr="00391806">
          <w:rPr>
            <w:rStyle w:val="Hyperlink"/>
            <w:color w:val="1DBEF1"/>
            <w:sz w:val="28"/>
            <w:szCs w:val="28"/>
          </w:rPr>
          <w:t>http://www.ug.ru/article/64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48" w:history="1">
        <w:r w:rsidRPr="00391806">
          <w:rPr>
            <w:rStyle w:val="Hyperlink"/>
            <w:color w:val="1DBEF1"/>
            <w:sz w:val="28"/>
            <w:szCs w:val="28"/>
          </w:rPr>
          <w:t>http://staviro.ru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49" w:history="1">
        <w:r w:rsidRPr="00391806">
          <w:rPr>
            <w:rStyle w:val="Hyperlink"/>
            <w:color w:val="1DBEF1"/>
            <w:sz w:val="28"/>
            <w:szCs w:val="28"/>
          </w:rPr>
          <w:t>http://www.youtube.com/watch?v=L.LSKZJA8g2E&amp;feature=related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50" w:history="1">
        <w:r w:rsidRPr="00391806">
          <w:rPr>
            <w:rStyle w:val="Hyperlink"/>
            <w:color w:val="1DBEF1"/>
            <w:sz w:val="28"/>
            <w:szCs w:val="28"/>
          </w:rPr>
          <w:t>http://www.youtube.com/watch?v=Cn24EHYkFPc&amp;feature=related</w:t>
        </w:r>
      </w:hyperlink>
    </w:p>
    <w:p w:rsidR="00E22700" w:rsidRPr="00391806" w:rsidRDefault="00E22700" w:rsidP="00F24688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51" w:history="1">
        <w:r w:rsidRPr="00391806">
          <w:rPr>
            <w:rStyle w:val="Hyperlink"/>
            <w:color w:val="1DBEF1"/>
            <w:sz w:val="28"/>
            <w:szCs w:val="28"/>
          </w:rPr>
          <w:t>http://staviro.ru/</w:t>
        </w:r>
      </w:hyperlink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Компьютерные и информационно-коммуникативные средства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Электронное сопровождение к учебнику «Математика», 5 класс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(диск CD-ROM).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Технические средства обучения.</w:t>
      </w:r>
    </w:p>
    <w:p w:rsidR="00E22700" w:rsidRPr="00391806" w:rsidRDefault="00E22700" w:rsidP="00F24688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Классная доска с набором приспособлений для крепления таблиц.</w:t>
      </w:r>
    </w:p>
    <w:p w:rsidR="00E22700" w:rsidRPr="00391806" w:rsidRDefault="00E22700" w:rsidP="00F24688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Магнитная доска</w:t>
      </w:r>
    </w:p>
    <w:p w:rsidR="00E22700" w:rsidRPr="00391806" w:rsidRDefault="00E22700" w:rsidP="00F24688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Компьютер с принтером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Учебно-практическое и учебно-лабораторное оборудование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24688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Набор предметных картинок.</w:t>
      </w:r>
    </w:p>
    <w:p w:rsidR="00E22700" w:rsidRPr="00391806" w:rsidRDefault="00E22700" w:rsidP="00F24688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Демонстрационная оцифрованная линейка.</w:t>
      </w:r>
    </w:p>
    <w:p w:rsidR="00E22700" w:rsidRPr="00391806" w:rsidRDefault="00E22700" w:rsidP="00F24688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Демонстрационный чертёжный треугольник.</w:t>
      </w:r>
    </w:p>
    <w:p w:rsidR="00E22700" w:rsidRPr="00391806" w:rsidRDefault="00E22700" w:rsidP="00F24688">
      <w:pPr>
        <w:pStyle w:val="NormalWeb"/>
        <w:widowControl/>
        <w:numPr>
          <w:ilvl w:val="0"/>
          <w:numId w:val="1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Демонстрационный циркуль</w:t>
      </w:r>
    </w:p>
    <w:p w:rsidR="00E22700" w:rsidRPr="00391806" w:rsidRDefault="00E22700" w:rsidP="00F24688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532C56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right="332" w:firstLine="69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right="332" w:firstLine="69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            </w:t>
      </w:r>
      <w:r w:rsidRPr="00391806">
        <w:rPr>
          <w:b/>
          <w:szCs w:val="28"/>
          <w:lang w:val="ru-RU"/>
        </w:rPr>
        <w:t xml:space="preserve"> Пояснительная записка </w:t>
      </w:r>
    </w:p>
    <w:p w:rsidR="00E22700" w:rsidRPr="00391806" w:rsidRDefault="00E22700" w:rsidP="00861642">
      <w:pPr>
        <w:spacing w:line="240" w:lineRule="auto"/>
        <w:ind w:right="332" w:firstLine="698"/>
        <w:rPr>
          <w:b/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firstLine="720"/>
        <w:rPr>
          <w:iCs/>
          <w:szCs w:val="28"/>
          <w:lang w:val="ru-RU"/>
        </w:rPr>
      </w:pPr>
      <w:r w:rsidRPr="00391806">
        <w:rPr>
          <w:szCs w:val="28"/>
          <w:lang w:val="ru-RU"/>
        </w:rPr>
        <w:t>Настоящая программа по алгебре для 9  класса составлена на основе следующих нормативных документов:</w:t>
      </w:r>
      <w:r w:rsidRPr="00391806">
        <w:rPr>
          <w:iCs/>
          <w:szCs w:val="28"/>
          <w:lang w:val="ru-RU"/>
        </w:rPr>
        <w:t xml:space="preserve"> </w:t>
      </w:r>
    </w:p>
    <w:p w:rsidR="00E22700" w:rsidRPr="00391806" w:rsidRDefault="00E22700" w:rsidP="00861642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391806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E22700" w:rsidRPr="00391806" w:rsidRDefault="00E22700" w:rsidP="00861642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391806">
        <w:rPr>
          <w:rFonts w:ascii="Times New Roman" w:hAnsi="Times New Roman"/>
          <w:sz w:val="28"/>
          <w:szCs w:val="28"/>
        </w:rPr>
        <w:t>АООП ООО ЗПР МБОУ Кутуликская СОШ.</w:t>
      </w:r>
    </w:p>
    <w:p w:rsidR="00E22700" w:rsidRPr="00391806" w:rsidRDefault="00E22700" w:rsidP="00861642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391806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E22700" w:rsidRDefault="00E22700" w:rsidP="00861642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Математика. Сборник рабочих программ. 7-9 классы: пособие для учителей общеобразовательных учреждений / </w:t>
      </w:r>
      <w:r w:rsidRPr="00391806">
        <w:rPr>
          <w:rStyle w:val="FontStyle56"/>
          <w:sz w:val="28"/>
          <w:szCs w:val="28"/>
          <w:lang w:val="ru-RU"/>
        </w:rPr>
        <w:t>[сост. Т. А. Бурмистрова]</w:t>
      </w:r>
      <w:r w:rsidRPr="00391806">
        <w:rPr>
          <w:szCs w:val="28"/>
          <w:lang w:val="ru-RU"/>
        </w:rPr>
        <w:t>. М.: Просвещение, 2011. - 64 с.</w:t>
      </w:r>
    </w:p>
    <w:p w:rsidR="00E22700" w:rsidRPr="00391806" w:rsidRDefault="00E22700" w:rsidP="00F84BC1">
      <w:pPr>
        <w:widowControl w:val="0"/>
        <w:tabs>
          <w:tab w:val="left" w:pos="570"/>
        </w:tabs>
        <w:suppressAutoHyphens/>
        <w:spacing w:after="0" w:line="240" w:lineRule="auto"/>
        <w:ind w:left="0" w:right="0" w:firstLine="0"/>
        <w:rPr>
          <w:szCs w:val="28"/>
          <w:lang w:val="ru-RU"/>
        </w:rPr>
      </w:pPr>
    </w:p>
    <w:p w:rsidR="00E22700" w:rsidRPr="00391806" w:rsidRDefault="00E22700" w:rsidP="00F84BC1">
      <w:pPr>
        <w:spacing w:line="240" w:lineRule="auto"/>
        <w:ind w:left="0" w:right="332" w:firstLine="0"/>
        <w:rPr>
          <w:b/>
          <w:szCs w:val="28"/>
        </w:rPr>
      </w:pPr>
      <w:r w:rsidRPr="00391806">
        <w:rPr>
          <w:szCs w:val="28"/>
          <w:lang w:val="ru-RU"/>
        </w:rPr>
        <w:t xml:space="preserve">                                           </w:t>
      </w:r>
      <w:r w:rsidRPr="00391806">
        <w:rPr>
          <w:b/>
          <w:szCs w:val="28"/>
          <w:lang w:val="ru-RU"/>
        </w:rPr>
        <w:t>Характеристика детей с ЗПР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Отбор содержания курса английского языка производится с учетом психологических и социально-возрастных потребностей детей с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ЗПР,</w:t>
      </w:r>
      <w:r w:rsidRPr="00391806">
        <w:rPr>
          <w:szCs w:val="28"/>
        </w:rPr>
        <w:t> </w:t>
      </w:r>
      <w:r w:rsidRPr="00391806">
        <w:rPr>
          <w:szCs w:val="28"/>
          <w:lang w:val="ru-RU"/>
        </w:rPr>
        <w:t>обучающихся по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адаптированным образовательным программам.</w:t>
      </w:r>
      <w:r w:rsidRPr="00391806">
        <w:rPr>
          <w:szCs w:val="28"/>
        </w:rPr>
        <w:t> </w:t>
      </w:r>
      <w:r w:rsidRPr="00391806">
        <w:rPr>
          <w:szCs w:val="28"/>
          <w:lang w:val="ru-RU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Особенности психического развития детей, занимающихся по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адаптированным образовательным программам</w:t>
      </w:r>
      <w:r w:rsidRPr="00391806">
        <w:rPr>
          <w:szCs w:val="28"/>
          <w:lang w:val="ru-RU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Таким образом, курс английского языка способствует раскрытию личностного потенциала учащихся с</w:t>
      </w:r>
      <w:r w:rsidRPr="00391806">
        <w:rPr>
          <w:szCs w:val="28"/>
        </w:rPr>
        <w:t> </w:t>
      </w:r>
      <w:r w:rsidRPr="00391806">
        <w:rPr>
          <w:b/>
          <w:bCs/>
          <w:szCs w:val="28"/>
          <w:lang w:val="ru-RU"/>
        </w:rPr>
        <w:t>ЗПР.</w:t>
      </w:r>
      <w:r w:rsidRPr="00391806">
        <w:rPr>
          <w:b/>
          <w:bCs/>
          <w:szCs w:val="28"/>
        </w:rPr>
        <w:t> </w:t>
      </w:r>
      <w:r w:rsidRPr="00391806">
        <w:rPr>
          <w:szCs w:val="28"/>
          <w:lang w:val="ru-RU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b/>
          <w:bCs/>
          <w:szCs w:val="28"/>
          <w:lang w:val="ru-RU"/>
        </w:rPr>
        <w:t>Наиболее эффективными методами обучения детей с ОВЗ являются:</w:t>
      </w:r>
    </w:p>
    <w:p w:rsidR="00E22700" w:rsidRPr="00391806" w:rsidRDefault="00E22700" w:rsidP="00F84BC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E22700" w:rsidRPr="00391806" w:rsidRDefault="00E22700" w:rsidP="00F84BC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E22700" w:rsidRPr="00391806" w:rsidRDefault="00E22700" w:rsidP="00F84BC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E22700" w:rsidRPr="00391806" w:rsidRDefault="00E22700" w:rsidP="00F84BC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</w:rPr>
      </w:pPr>
      <w:r w:rsidRPr="00391806">
        <w:rPr>
          <w:szCs w:val="28"/>
        </w:rPr>
        <w:t>работа по эталону/образцу;</w:t>
      </w:r>
    </w:p>
    <w:p w:rsidR="00E22700" w:rsidRPr="00391806" w:rsidRDefault="00E22700" w:rsidP="00F84BC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моделирование речевых ситуаций, повторение, порционное расширение словарного запаса;</w:t>
      </w:r>
    </w:p>
    <w:p w:rsidR="00E22700" w:rsidRPr="00391806" w:rsidRDefault="00E22700" w:rsidP="00F84BC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szCs w:val="28"/>
          <w:lang w:val="ru-RU"/>
        </w:rPr>
      </w:pPr>
    </w:p>
    <w:p w:rsidR="00E22700" w:rsidRPr="00391806" w:rsidRDefault="00E22700" w:rsidP="00F84BC1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391806">
        <w:rPr>
          <w:szCs w:val="28"/>
          <w:lang w:val="ru-RU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E22700" w:rsidRPr="00391806" w:rsidRDefault="00E22700" w:rsidP="00F84BC1">
      <w:pPr>
        <w:widowControl w:val="0"/>
        <w:autoSpaceDE w:val="0"/>
        <w:autoSpaceDN w:val="0"/>
        <w:adjustRightInd w:val="0"/>
        <w:spacing w:after="200" w:line="240" w:lineRule="auto"/>
        <w:rPr>
          <w:szCs w:val="28"/>
          <w:lang w:val="ru-RU"/>
        </w:rPr>
      </w:pPr>
      <w:r w:rsidRPr="00391806">
        <w:rPr>
          <w:szCs w:val="28"/>
          <w:lang w:val="ru-RU"/>
        </w:rPr>
        <w:t>Занятия проводятся в классно-урочной форме.</w:t>
      </w:r>
    </w:p>
    <w:p w:rsidR="00E22700" w:rsidRPr="00391806" w:rsidRDefault="00E22700" w:rsidP="00861642">
      <w:pPr>
        <w:spacing w:line="240" w:lineRule="auto"/>
        <w:jc w:val="center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718" w:right="725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E22700" w:rsidRPr="00391806" w:rsidRDefault="00E22700" w:rsidP="00861642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-упрощение </w:t>
      </w:r>
      <w:r w:rsidRPr="00391806">
        <w:rPr>
          <w:szCs w:val="28"/>
          <w:lang w:val="ru-RU"/>
        </w:rPr>
        <w:tab/>
        <w:t xml:space="preserve">системы </w:t>
      </w:r>
      <w:r w:rsidRPr="00391806">
        <w:rPr>
          <w:szCs w:val="28"/>
          <w:lang w:val="ru-RU"/>
        </w:rPr>
        <w:tab/>
        <w:t xml:space="preserve">учебно-познавательных </w:t>
      </w:r>
      <w:r w:rsidRPr="00391806">
        <w:rPr>
          <w:szCs w:val="28"/>
          <w:lang w:val="ru-RU"/>
        </w:rPr>
        <w:tab/>
        <w:t xml:space="preserve">задач, </w:t>
      </w:r>
      <w:r w:rsidRPr="00391806">
        <w:rPr>
          <w:szCs w:val="28"/>
          <w:lang w:val="ru-RU"/>
        </w:rPr>
        <w:tab/>
        <w:t xml:space="preserve">решаемых </w:t>
      </w:r>
      <w:r w:rsidRPr="00391806">
        <w:rPr>
          <w:szCs w:val="28"/>
          <w:lang w:val="ru-RU"/>
        </w:rPr>
        <w:tab/>
        <w:t xml:space="preserve">в </w:t>
      </w:r>
      <w:r w:rsidRPr="00391806">
        <w:rPr>
          <w:szCs w:val="28"/>
          <w:lang w:val="ru-RU"/>
        </w:rPr>
        <w:tab/>
        <w:t xml:space="preserve">процессе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образования;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E22700" w:rsidRPr="00391806" w:rsidRDefault="00E22700" w:rsidP="00861642">
      <w:pPr>
        <w:spacing w:line="240" w:lineRule="auto"/>
        <w:ind w:right="332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i/>
          <w:szCs w:val="28"/>
          <w:lang w:val="ru-RU"/>
        </w:rPr>
        <w:t>Дифференцированный подход</w:t>
      </w:r>
      <w:r w:rsidRPr="00391806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E22700" w:rsidRPr="00391806" w:rsidRDefault="00E22700" w:rsidP="00861642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</w:rPr>
      </w:pPr>
      <w:r w:rsidRPr="00391806">
        <w:rPr>
          <w:szCs w:val="28"/>
        </w:rPr>
        <w:t xml:space="preserve">структуре образовательной программы; </w:t>
      </w:r>
    </w:p>
    <w:p w:rsidR="00E22700" w:rsidRPr="00391806" w:rsidRDefault="00E22700" w:rsidP="00861642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i/>
          <w:szCs w:val="28"/>
          <w:lang w:val="ru-RU"/>
        </w:rPr>
        <w:t>Деятельностный подход</w:t>
      </w:r>
      <w:r w:rsidRPr="00391806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line="240" w:lineRule="auto"/>
        <w:ind w:left="0" w:right="332" w:firstLine="708"/>
        <w:rPr>
          <w:szCs w:val="28"/>
          <w:lang w:val="ru-RU"/>
        </w:rPr>
      </w:pPr>
    </w:p>
    <w:p w:rsidR="00E22700" w:rsidRPr="00391806" w:rsidRDefault="00E22700" w:rsidP="00861642">
      <w:pPr>
        <w:spacing w:after="0" w:line="240" w:lineRule="auto"/>
        <w:ind w:right="-56" w:firstLine="557"/>
        <w:rPr>
          <w:szCs w:val="28"/>
          <w:lang w:val="ru-RU"/>
        </w:rPr>
      </w:pPr>
    </w:p>
    <w:p w:rsidR="00E22700" w:rsidRPr="00391806" w:rsidRDefault="00E22700" w:rsidP="00861642">
      <w:pPr>
        <w:spacing w:after="0" w:line="240" w:lineRule="auto"/>
        <w:ind w:right="-56" w:firstLine="557"/>
        <w:rPr>
          <w:szCs w:val="28"/>
          <w:lang w:val="ru-RU"/>
        </w:rPr>
      </w:pPr>
    </w:p>
    <w:p w:rsidR="00E22700" w:rsidRPr="00391806" w:rsidRDefault="00E22700" w:rsidP="00861642">
      <w:pPr>
        <w:spacing w:after="0" w:line="240" w:lineRule="auto"/>
        <w:ind w:right="-56" w:firstLine="557"/>
        <w:rPr>
          <w:szCs w:val="28"/>
          <w:lang w:val="ru-RU"/>
        </w:rPr>
      </w:pPr>
    </w:p>
    <w:p w:rsidR="00E22700" w:rsidRPr="00391806" w:rsidRDefault="00E22700" w:rsidP="00861642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 xml:space="preserve">Критерии оценивания учебной деятельности обучающихся с ЗПР основной школы </w:t>
      </w:r>
    </w:p>
    <w:p w:rsidR="00E22700" w:rsidRPr="00391806" w:rsidRDefault="00E22700" w:rsidP="00861642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right="-56" w:firstLine="557"/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.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b/>
          <w:szCs w:val="28"/>
        </w:rPr>
      </w:pPr>
      <w:r w:rsidRPr="00391806">
        <w:rPr>
          <w:b/>
          <w:szCs w:val="28"/>
        </w:rPr>
        <w:t>Критерии оценки устного ответа</w:t>
      </w:r>
    </w:p>
    <w:p w:rsidR="00E22700" w:rsidRPr="00391806" w:rsidRDefault="00E22700" w:rsidP="00861642">
      <w:pPr>
        <w:spacing w:after="0" w:line="240" w:lineRule="auto"/>
        <w:ind w:right="-56" w:firstLine="0"/>
        <w:rPr>
          <w:b/>
          <w:szCs w:val="28"/>
        </w:rPr>
      </w:pP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«5»:</w:t>
      </w:r>
      <w:r w:rsidRPr="00391806">
        <w:rPr>
          <w:szCs w:val="28"/>
          <w:lang w:val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Отметка «4»: </w:t>
      </w:r>
      <w:r w:rsidRPr="00391806">
        <w:rPr>
          <w:szCs w:val="28"/>
          <w:lang w:val="ru-RU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Отметка «3»:</w:t>
      </w:r>
      <w:r w:rsidRPr="00391806">
        <w:rPr>
          <w:szCs w:val="28"/>
          <w:lang w:val="ru-RU"/>
        </w:rPr>
        <w:t xml:space="preserve"> ответ полный, но при этом допущена существенная ошибка, или неполный, несвязный.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«2»:</w:t>
      </w:r>
      <w:r w:rsidRPr="00391806">
        <w:rPr>
          <w:szCs w:val="28"/>
          <w:lang w:val="ru-RU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</w:rPr>
      </w:pPr>
      <w:r w:rsidRPr="00391806">
        <w:rPr>
          <w:b/>
          <w:i/>
          <w:szCs w:val="28"/>
        </w:rPr>
        <w:t>Отметка «1»:</w:t>
      </w:r>
      <w:r w:rsidRPr="00391806">
        <w:rPr>
          <w:szCs w:val="28"/>
        </w:rPr>
        <w:t xml:space="preserve"> отсутствие ответа.</w:t>
      </w:r>
    </w:p>
    <w:p w:rsidR="00E22700" w:rsidRPr="00391806" w:rsidRDefault="00E22700" w:rsidP="00861642">
      <w:pPr>
        <w:spacing w:after="0" w:line="240" w:lineRule="auto"/>
        <w:ind w:right="-56" w:firstLine="0"/>
        <w:rPr>
          <w:szCs w:val="28"/>
        </w:rPr>
      </w:pP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b/>
          <w:szCs w:val="28"/>
        </w:rPr>
      </w:pPr>
      <w:r w:rsidRPr="00391806">
        <w:rPr>
          <w:b/>
          <w:szCs w:val="28"/>
        </w:rPr>
        <w:t>Критерии оценки практического задания</w:t>
      </w:r>
    </w:p>
    <w:p w:rsidR="00E22700" w:rsidRPr="00391806" w:rsidRDefault="00E22700" w:rsidP="00861642">
      <w:pPr>
        <w:spacing w:after="0" w:line="240" w:lineRule="auto"/>
        <w:ind w:right="-56" w:firstLine="0"/>
        <w:rPr>
          <w:b/>
          <w:szCs w:val="28"/>
        </w:rPr>
      </w:pP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«5»:</w:t>
      </w:r>
      <w:r w:rsidRPr="00391806">
        <w:rPr>
          <w:szCs w:val="28"/>
          <w:lang w:val="ru-RU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 Отметка «4»:</w:t>
      </w:r>
      <w:r w:rsidRPr="00391806">
        <w:rPr>
          <w:szCs w:val="28"/>
          <w:lang w:val="ru-RU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391806">
        <w:rPr>
          <w:b/>
          <w:i/>
          <w:szCs w:val="28"/>
          <w:lang w:val="ru-RU"/>
        </w:rPr>
        <w:t xml:space="preserve"> 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 xml:space="preserve"> Отметка «3»:</w:t>
      </w:r>
      <w:r w:rsidRPr="00391806">
        <w:rPr>
          <w:szCs w:val="28"/>
          <w:lang w:val="ru-RU"/>
        </w:rPr>
        <w:t xml:space="preserve"> работа выполнена правильно не менее чем на половину или допущена существенная ошибка.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391806">
        <w:rPr>
          <w:b/>
          <w:i/>
          <w:szCs w:val="28"/>
          <w:lang w:val="ru-RU"/>
        </w:rPr>
        <w:t>Отметка «2»:</w:t>
      </w:r>
      <w:r w:rsidRPr="00391806">
        <w:rPr>
          <w:szCs w:val="28"/>
          <w:lang w:val="ru-RU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</w:rPr>
      </w:pPr>
      <w:r w:rsidRPr="00391806">
        <w:rPr>
          <w:b/>
          <w:i/>
          <w:szCs w:val="28"/>
        </w:rPr>
        <w:t>Отметка «1»:</w:t>
      </w:r>
      <w:r w:rsidRPr="00391806">
        <w:rPr>
          <w:szCs w:val="28"/>
        </w:rPr>
        <w:t xml:space="preserve"> работа не выполнена.</w:t>
      </w:r>
    </w:p>
    <w:p w:rsidR="00E22700" w:rsidRPr="00391806" w:rsidRDefault="00E22700" w:rsidP="00861642">
      <w:pPr>
        <w:spacing w:after="0" w:line="240" w:lineRule="auto"/>
        <w:ind w:right="-56" w:firstLine="0"/>
        <w:rPr>
          <w:szCs w:val="28"/>
        </w:rPr>
      </w:pPr>
    </w:p>
    <w:p w:rsidR="00E22700" w:rsidRPr="00391806" w:rsidRDefault="00E22700" w:rsidP="0086164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b/>
          <w:szCs w:val="28"/>
          <w:lang w:eastAsia="ru-RU"/>
        </w:rPr>
      </w:pPr>
      <w:r w:rsidRPr="00391806">
        <w:rPr>
          <w:b/>
          <w:szCs w:val="28"/>
          <w:lang w:eastAsia="ru-RU"/>
        </w:rPr>
        <w:t>Критерии оценки тестов</w:t>
      </w:r>
    </w:p>
    <w:p w:rsidR="00E22700" w:rsidRPr="00391806" w:rsidRDefault="00E22700" w:rsidP="00861642">
      <w:pPr>
        <w:autoSpaceDE w:val="0"/>
        <w:autoSpaceDN w:val="0"/>
        <w:adjustRightInd w:val="0"/>
        <w:spacing w:after="0" w:line="240" w:lineRule="auto"/>
        <w:ind w:left="0" w:right="-56" w:firstLine="0"/>
        <w:rPr>
          <w:b/>
          <w:szCs w:val="28"/>
          <w:lang w:eastAsia="ru-RU"/>
        </w:rPr>
      </w:pPr>
    </w:p>
    <w:p w:rsidR="00E22700" w:rsidRPr="00391806" w:rsidRDefault="00E22700" w:rsidP="00861642">
      <w:pPr>
        <w:autoSpaceDE w:val="0"/>
        <w:autoSpaceDN w:val="0"/>
        <w:adjustRightInd w:val="0"/>
        <w:spacing w:after="0" w:line="240" w:lineRule="auto"/>
        <w:ind w:right="-56" w:firstLine="0"/>
        <w:rPr>
          <w:b/>
          <w:szCs w:val="28"/>
          <w:lang w:eastAsia="ru-RU"/>
        </w:rPr>
      </w:pPr>
    </w:p>
    <w:p w:rsidR="00E22700" w:rsidRPr="00391806" w:rsidRDefault="00E22700" w:rsidP="0086164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«5» ставится, если учащийся выполнил 70 – 100% работы</w:t>
      </w:r>
    </w:p>
    <w:p w:rsidR="00E22700" w:rsidRPr="00391806" w:rsidRDefault="00E22700" w:rsidP="0086164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«4» ставится, если учащийся выполнил 50 – 69 % работы</w:t>
      </w:r>
    </w:p>
    <w:p w:rsidR="00E22700" w:rsidRPr="00391806" w:rsidRDefault="00E22700" w:rsidP="00861642">
      <w:pPr>
        <w:numPr>
          <w:ilvl w:val="0"/>
          <w:numId w:val="14"/>
        </w:numPr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Оценка «3» ставится, если учащийся выполнил 20 – 49 % работы</w:t>
      </w: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 xml:space="preserve"> Планируемые результаты обучения</w:t>
      </w: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8"/>
        <w:rPr>
          <w:bCs/>
          <w:szCs w:val="28"/>
          <w:lang w:val="ru-RU" w:eastAsia="ru-RU"/>
        </w:rPr>
      </w:pPr>
      <w:r w:rsidRPr="00391806">
        <w:rPr>
          <w:bCs/>
          <w:szCs w:val="28"/>
          <w:lang w:val="ru-RU" w:eastAsia="ru-RU"/>
        </w:rPr>
        <w:t xml:space="preserve">Планируемые результаты рабочей программы учебного предмета «Алгебра 7-9» разработаны на основе требований к планируемым результатам освоения основной образовательной программы основного общего образования МБОУ Кутуликская СОШ, реализующей ФГОС на уровне основного общего образования. 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8"/>
        <w:rPr>
          <w:b/>
          <w:bCs/>
          <w:szCs w:val="28"/>
          <w:lang w:val="ru-RU" w:eastAsia="ru-RU"/>
        </w:rPr>
      </w:pP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8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Личностные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ответственного отношения к учению, готовность и способность обучающихся к саморазвитию и самообразованию;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коммуникативной компетентности в общении со всеми участниками образовательного процесса, в образовательной, учебно – исследовательской и других видах деятельности;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Креативность мышления, инициатива, находчивость, активность при решении алгебраических задач;</w:t>
      </w:r>
    </w:p>
    <w:p w:rsidR="00E22700" w:rsidRPr="00391806" w:rsidRDefault="00E22700" w:rsidP="00861642">
      <w:pPr>
        <w:numPr>
          <w:ilvl w:val="0"/>
          <w:numId w:val="19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контролировать процесс и результат учебной математической деятельности;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568" w:right="0" w:firstLine="0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Метапредметные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Осознанное владение логическими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устанавливать причинно-следственные связи; строить логическое рассуждение, делать умозаключение (индуктивное, дедуктивное и по аналогии) и выводы;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Сформированность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находить в различных источниках информацию.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выдвигать гипотезы при решении учебных задач и понимать необходимость их проверки;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22700" w:rsidRPr="00391806" w:rsidRDefault="00E22700" w:rsidP="00861642">
      <w:pPr>
        <w:numPr>
          <w:ilvl w:val="0"/>
          <w:numId w:val="20"/>
        </w:numPr>
        <w:shd w:val="clear" w:color="auto" w:fill="FFFFFF"/>
        <w:spacing w:after="0" w:line="240" w:lineRule="auto"/>
        <w:ind w:left="928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584" w:right="0" w:firstLine="0"/>
        <w:rPr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Предметные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Овладение системой функциональных понятий.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E22700" w:rsidRPr="00391806" w:rsidRDefault="00E22700" w:rsidP="00861642">
      <w:pPr>
        <w:numPr>
          <w:ilvl w:val="0"/>
          <w:numId w:val="21"/>
        </w:numPr>
        <w:shd w:val="clear" w:color="auto" w:fill="FFFFFF"/>
        <w:spacing w:after="0" w:line="240" w:lineRule="auto"/>
        <w:ind w:left="944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szCs w:val="28"/>
          <w:lang w:val="ru-RU" w:eastAsia="ru-RU"/>
        </w:rPr>
      </w:pP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Cs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Рациональные числа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особенности десятичной системы счисления;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понятиями, связанными с делимостью натуральных чисел;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выражать числа в эквивалентных формах, выбирая наиболее подходящую в зависимости от конкретной ситуации;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сравнивать и упорядочивать рациональные числа;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вычисления с рациональными числами, сочетая устные и письменные приёмы вычислений, применять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калькулятор;</w:t>
      </w:r>
    </w:p>
    <w:p w:rsidR="00E22700" w:rsidRPr="00391806" w:rsidRDefault="00E22700" w:rsidP="00861642">
      <w:pPr>
        <w:numPr>
          <w:ilvl w:val="0"/>
          <w:numId w:val="22"/>
        </w:numPr>
        <w:shd w:val="clear" w:color="auto" w:fill="FFFFFF"/>
        <w:spacing w:after="0" w:line="240" w:lineRule="auto"/>
        <w:ind w:left="567" w:right="0" w:hanging="283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861642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познакомиться с позиционными системами счисления с основаниями, отличными от 10;</w:t>
      </w:r>
    </w:p>
    <w:p w:rsidR="00E22700" w:rsidRPr="00391806" w:rsidRDefault="00E22700" w:rsidP="00861642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углубить и развить представления о натуральных числах и свойствах делимости;</w:t>
      </w:r>
    </w:p>
    <w:p w:rsidR="00E22700" w:rsidRPr="00391806" w:rsidRDefault="00E22700" w:rsidP="00861642">
      <w:pPr>
        <w:numPr>
          <w:ilvl w:val="0"/>
          <w:numId w:val="2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Действительные числа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2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начальные представления о множестве действительных чисел;</w:t>
      </w:r>
    </w:p>
    <w:p w:rsidR="00E22700" w:rsidRPr="00391806" w:rsidRDefault="00E22700" w:rsidP="00861642">
      <w:pPr>
        <w:numPr>
          <w:ilvl w:val="0"/>
          <w:numId w:val="2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понятием квадратного корня, применять его в вычислениях.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к получит возможность:</w:t>
      </w:r>
    </w:p>
    <w:p w:rsidR="00E22700" w:rsidRPr="00391806" w:rsidRDefault="00E22700" w:rsidP="00861642">
      <w:pPr>
        <w:numPr>
          <w:ilvl w:val="0"/>
          <w:numId w:val="25"/>
        </w:numPr>
        <w:shd w:val="clear" w:color="auto" w:fill="FFFFFF"/>
        <w:spacing w:after="0" w:line="240" w:lineRule="auto"/>
        <w:ind w:left="426" w:right="0" w:hanging="284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22700" w:rsidRPr="00391806" w:rsidRDefault="00E22700" w:rsidP="00861642">
      <w:pPr>
        <w:numPr>
          <w:ilvl w:val="0"/>
          <w:numId w:val="25"/>
        </w:numPr>
        <w:shd w:val="clear" w:color="auto" w:fill="FFFFFF"/>
        <w:spacing w:after="0" w:line="240" w:lineRule="auto"/>
        <w:ind w:left="426" w:right="0" w:hanging="284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Измерения, приближения, оценки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861642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E22700" w:rsidRPr="00391806" w:rsidRDefault="00E22700" w:rsidP="00861642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понять, что погрешность результата вычислений</w:t>
      </w:r>
    </w:p>
    <w:p w:rsidR="00E22700" w:rsidRPr="00391806" w:rsidRDefault="00E22700" w:rsidP="00861642">
      <w:pPr>
        <w:numPr>
          <w:ilvl w:val="0"/>
          <w:numId w:val="2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должна быть соизмерима с погрешностью исходных данных.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Алгебраические выражения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E22700" w:rsidRPr="00391806" w:rsidRDefault="00E22700" w:rsidP="00861642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преобразования выражений, содержащих степени с целыми показателями и квадратные корни;</w:t>
      </w:r>
    </w:p>
    <w:p w:rsidR="00E22700" w:rsidRPr="00391806" w:rsidRDefault="00E22700" w:rsidP="00861642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E22700" w:rsidRPr="00391806" w:rsidRDefault="00E22700" w:rsidP="00861642">
      <w:pPr>
        <w:numPr>
          <w:ilvl w:val="0"/>
          <w:numId w:val="2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выполнять разложение многочленов на множители.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</w:t>
      </w:r>
      <w:r w:rsidRPr="00391806">
        <w:rPr>
          <w:i/>
          <w:szCs w:val="28"/>
          <w:lang w:val="ru-RU" w:eastAsia="ru-RU"/>
        </w:rPr>
        <w:t>:</w:t>
      </w:r>
    </w:p>
    <w:p w:rsidR="00E22700" w:rsidRPr="00391806" w:rsidRDefault="00E22700" w:rsidP="00861642">
      <w:pPr>
        <w:numPr>
          <w:ilvl w:val="0"/>
          <w:numId w:val="28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E22700" w:rsidRPr="00391806" w:rsidRDefault="00E22700" w:rsidP="00861642">
      <w:pPr>
        <w:numPr>
          <w:ilvl w:val="0"/>
          <w:numId w:val="28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Уравнения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E22700" w:rsidRPr="00391806" w:rsidRDefault="00E22700" w:rsidP="00861642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22700" w:rsidRPr="00391806" w:rsidRDefault="00E22700" w:rsidP="00861642">
      <w:pPr>
        <w:numPr>
          <w:ilvl w:val="0"/>
          <w:numId w:val="29"/>
        </w:numPr>
        <w:shd w:val="clear" w:color="auto" w:fill="FFFFFF"/>
        <w:spacing w:after="0" w:line="240" w:lineRule="auto"/>
        <w:ind w:left="567" w:right="0" w:hanging="349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возможность:</w:t>
      </w:r>
    </w:p>
    <w:p w:rsidR="00E22700" w:rsidRPr="00391806" w:rsidRDefault="00E22700" w:rsidP="00861642">
      <w:pPr>
        <w:numPr>
          <w:ilvl w:val="0"/>
          <w:numId w:val="30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22700" w:rsidRPr="00391806" w:rsidRDefault="00E22700" w:rsidP="00861642">
      <w:pPr>
        <w:numPr>
          <w:ilvl w:val="0"/>
          <w:numId w:val="30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Неравенства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E22700" w:rsidRPr="00391806" w:rsidRDefault="00E22700" w:rsidP="00861642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E22700" w:rsidRPr="00391806" w:rsidRDefault="00E22700" w:rsidP="00861642">
      <w:pPr>
        <w:numPr>
          <w:ilvl w:val="0"/>
          <w:numId w:val="31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аппарат неравенств для решения задач из различных разделов курса.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 получит возможность научиться:</w:t>
      </w:r>
    </w:p>
    <w:p w:rsidR="00E22700" w:rsidRPr="00391806" w:rsidRDefault="00E22700" w:rsidP="00861642">
      <w:pPr>
        <w:numPr>
          <w:ilvl w:val="0"/>
          <w:numId w:val="32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E22700" w:rsidRPr="00391806" w:rsidRDefault="00E22700" w:rsidP="00861642">
      <w:pPr>
        <w:numPr>
          <w:ilvl w:val="0"/>
          <w:numId w:val="32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Основные понятия. Числовые функции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использовать функциональные понятия и язык (термины, символические обозначения);</w:t>
      </w:r>
    </w:p>
    <w:p w:rsidR="00E22700" w:rsidRPr="00391806" w:rsidRDefault="00E22700" w:rsidP="00861642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E22700" w:rsidRPr="00391806" w:rsidRDefault="00E22700" w:rsidP="00861642">
      <w:pPr>
        <w:numPr>
          <w:ilvl w:val="0"/>
          <w:numId w:val="33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 получит возможность научиться:</w:t>
      </w:r>
    </w:p>
    <w:p w:rsidR="00E22700" w:rsidRPr="00391806" w:rsidRDefault="00E22700" w:rsidP="00861642">
      <w:pPr>
        <w:numPr>
          <w:ilvl w:val="0"/>
          <w:numId w:val="3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E22700" w:rsidRPr="00391806" w:rsidRDefault="00E22700" w:rsidP="00861642">
      <w:pPr>
        <w:numPr>
          <w:ilvl w:val="0"/>
          <w:numId w:val="34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Числовые последовательности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научится:</w:t>
      </w:r>
    </w:p>
    <w:p w:rsidR="00E22700" w:rsidRPr="00391806" w:rsidRDefault="00E22700" w:rsidP="00861642">
      <w:pPr>
        <w:numPr>
          <w:ilvl w:val="0"/>
          <w:numId w:val="35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и использовать язык последовательностей (термины, символические обозначения);</w:t>
      </w:r>
    </w:p>
    <w:p w:rsidR="00E22700" w:rsidRPr="00391806" w:rsidRDefault="00E22700" w:rsidP="00861642">
      <w:pPr>
        <w:numPr>
          <w:ilvl w:val="0"/>
          <w:numId w:val="35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 научиться:</w:t>
      </w:r>
    </w:p>
    <w:p w:rsidR="00E22700" w:rsidRPr="00391806" w:rsidRDefault="00E22700" w:rsidP="00861642">
      <w:pPr>
        <w:numPr>
          <w:ilvl w:val="0"/>
          <w:numId w:val="3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:rsidR="00E22700" w:rsidRPr="00391806" w:rsidRDefault="00E22700" w:rsidP="00861642">
      <w:pPr>
        <w:numPr>
          <w:ilvl w:val="0"/>
          <w:numId w:val="36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Описательная статистика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i/>
          <w:szCs w:val="28"/>
          <w:lang w:val="ru-RU" w:eastAsia="ru-RU"/>
        </w:rPr>
        <w:t> </w:t>
      </w:r>
    </w:p>
    <w:p w:rsidR="00E22700" w:rsidRPr="00391806" w:rsidRDefault="00E22700" w:rsidP="00861642">
      <w:pPr>
        <w:numPr>
          <w:ilvl w:val="0"/>
          <w:numId w:val="3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использовать простейшие способы представления и анализа статистических данных.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708"/>
        <w:rPr>
          <w:i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 возможность</w:t>
      </w:r>
    </w:p>
    <w:p w:rsidR="00E22700" w:rsidRPr="00391806" w:rsidRDefault="00E22700" w:rsidP="00861642">
      <w:pPr>
        <w:numPr>
          <w:ilvl w:val="0"/>
          <w:numId w:val="37"/>
        </w:numPr>
        <w:shd w:val="clear" w:color="auto" w:fill="FFFFFF"/>
        <w:spacing w:after="0" w:line="240" w:lineRule="auto"/>
        <w:ind w:left="567" w:right="0"/>
        <w:jc w:val="left"/>
        <w:rPr>
          <w:szCs w:val="28"/>
          <w:lang w:val="ru-RU" w:eastAsia="ru-RU"/>
        </w:rPr>
      </w:pPr>
      <w:r w:rsidRPr="00391806">
        <w:rPr>
          <w:szCs w:val="28"/>
          <w:lang w:val="ru-RU" w:eastAsia="ru-RU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Случайные события и вероятность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szCs w:val="28"/>
          <w:lang w:val="ru-RU" w:eastAsia="ru-RU"/>
        </w:rPr>
        <w:t> находить относительную частоту и вероятность случайного события.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</w:t>
      </w:r>
      <w:r w:rsidRPr="00391806">
        <w:rPr>
          <w:i/>
          <w:szCs w:val="28"/>
          <w:lang w:val="ru-RU" w:eastAsia="ru-RU"/>
        </w:rPr>
        <w:t> возможность</w:t>
      </w:r>
      <w:r w:rsidRPr="00391806">
        <w:rPr>
          <w:szCs w:val="28"/>
          <w:lang w:val="ru-RU" w:eastAsia="ru-RU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0"/>
        <w:rPr>
          <w:b/>
          <w:bCs/>
          <w:color w:val="auto"/>
          <w:szCs w:val="28"/>
          <w:lang w:val="ru-RU" w:eastAsia="ru-RU"/>
        </w:rPr>
      </w:pPr>
      <w:r w:rsidRPr="00391806">
        <w:rPr>
          <w:b/>
          <w:bCs/>
          <w:szCs w:val="28"/>
          <w:lang w:val="ru-RU" w:eastAsia="ru-RU"/>
        </w:rPr>
        <w:t>Комбинаторика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color w:val="auto"/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научится</w:t>
      </w:r>
      <w:r w:rsidRPr="00391806">
        <w:rPr>
          <w:szCs w:val="28"/>
          <w:lang w:val="ru-RU" w:eastAsia="ru-RU"/>
        </w:rPr>
        <w:t> решать комбинаторные задачи на нахождение числа объектов или комбинаций.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  <w:r w:rsidRPr="00391806">
        <w:rPr>
          <w:bCs/>
          <w:i/>
          <w:szCs w:val="28"/>
          <w:lang w:val="ru-RU" w:eastAsia="ru-RU"/>
        </w:rPr>
        <w:t>Выпускник получит</w:t>
      </w:r>
      <w:r w:rsidRPr="00391806">
        <w:rPr>
          <w:i/>
          <w:szCs w:val="28"/>
          <w:lang w:val="ru-RU" w:eastAsia="ru-RU"/>
        </w:rPr>
        <w:t> возможность научиться</w:t>
      </w:r>
      <w:r w:rsidRPr="00391806">
        <w:rPr>
          <w:szCs w:val="28"/>
          <w:lang w:val="ru-RU" w:eastAsia="ru-RU"/>
        </w:rPr>
        <w:t xml:space="preserve"> некоторым специальным приёмам решения комбинаторных задач.</w:t>
      </w: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</w:p>
    <w:p w:rsidR="00E22700" w:rsidRPr="00391806" w:rsidRDefault="00E22700" w:rsidP="00861642">
      <w:pPr>
        <w:shd w:val="clear" w:color="auto" w:fill="FFFFFF"/>
        <w:spacing w:after="0" w:line="240" w:lineRule="auto"/>
        <w:ind w:left="0" w:right="0" w:firstLine="567"/>
        <w:rPr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  <w:r w:rsidRPr="00391806">
        <w:rPr>
          <w:rFonts w:eastAsia="Arial Unicode MS"/>
          <w:b/>
          <w:color w:val="auto"/>
          <w:kern w:val="1"/>
          <w:szCs w:val="28"/>
          <w:lang w:val="ru-RU" w:eastAsia="ru-RU"/>
        </w:rPr>
        <w:t xml:space="preserve"> Содержание учебного предмета.</w:t>
      </w: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E123AD">
      <w:pPr>
        <w:ind w:firstLine="284"/>
        <w:jc w:val="center"/>
        <w:rPr>
          <w:b/>
          <w:color w:val="auto"/>
          <w:szCs w:val="28"/>
          <w:lang w:val="ru-RU" w:eastAsia="ru-RU"/>
        </w:rPr>
      </w:pPr>
      <w:r w:rsidRPr="00391806">
        <w:rPr>
          <w:b/>
          <w:szCs w:val="28"/>
          <w:lang w:val="ru-RU"/>
        </w:rPr>
        <w:t>9-й класс</w:t>
      </w:r>
    </w:p>
    <w:p w:rsidR="00E22700" w:rsidRPr="00391806" w:rsidRDefault="00E22700" w:rsidP="00E123AD">
      <w:pPr>
        <w:rPr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§1. Линейные неравенства с одним неизвестным </w:t>
      </w:r>
      <w:r w:rsidRPr="00391806">
        <w:rPr>
          <w:szCs w:val="28"/>
          <w:lang w:val="ru-RU"/>
        </w:rPr>
        <w:t>(10часов)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Неравенства первой степени с одним неизвестным. Линейные неравенства с одним неизвестным. Системы линейных неравенств с одним неизвестным.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§2.</w:t>
      </w:r>
      <w:r w:rsidRPr="00391806">
        <w:rPr>
          <w:szCs w:val="28"/>
          <w:lang w:val="ru-RU"/>
        </w:rPr>
        <w:t xml:space="preserve"> </w:t>
      </w:r>
      <w:r w:rsidRPr="00391806">
        <w:rPr>
          <w:b/>
          <w:szCs w:val="28"/>
          <w:lang w:val="ru-RU"/>
        </w:rPr>
        <w:t xml:space="preserve">Неравенства второй степени с одним неизвестным </w:t>
      </w:r>
      <w:r w:rsidRPr="00391806">
        <w:rPr>
          <w:szCs w:val="28"/>
          <w:lang w:val="ru-RU"/>
        </w:rPr>
        <w:t>(11часов)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Неравенства второй степени с одним неизвестным. Неравенства, сводящиеся к неравенствам второй степени.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§3.</w:t>
      </w:r>
      <w:r w:rsidRPr="00391806">
        <w:rPr>
          <w:szCs w:val="28"/>
          <w:lang w:val="ru-RU"/>
        </w:rPr>
        <w:t xml:space="preserve"> </w:t>
      </w:r>
      <w:r w:rsidRPr="00391806">
        <w:rPr>
          <w:b/>
          <w:szCs w:val="28"/>
          <w:lang w:val="ru-RU"/>
        </w:rPr>
        <w:t xml:space="preserve">Рациональные неравенства </w:t>
      </w:r>
      <w:r w:rsidRPr="00391806">
        <w:rPr>
          <w:szCs w:val="28"/>
          <w:lang w:val="ru-RU"/>
        </w:rPr>
        <w:t>(11часов)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Метод интервалов. Решение рациональных неравенств. Системы рациональных неравенств. Нестрогие рациональные неравенства.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§4. Функция </w:t>
      </w:r>
      <w:r w:rsidRPr="00391806">
        <w:rPr>
          <w:b/>
          <w:szCs w:val="28"/>
        </w:rPr>
        <w:t>y</w:t>
      </w:r>
      <w:r w:rsidRPr="00391806">
        <w:rPr>
          <w:b/>
          <w:szCs w:val="28"/>
          <w:lang w:val="ru-RU"/>
        </w:rPr>
        <w:t>=</w:t>
      </w:r>
      <w:r w:rsidRPr="00391806">
        <w:rPr>
          <w:b/>
          <w:szCs w:val="28"/>
        </w:rPr>
        <w:t>x</w:t>
      </w:r>
      <w:r w:rsidRPr="00391806">
        <w:rPr>
          <w:b/>
          <w:szCs w:val="28"/>
          <w:vertAlign w:val="superscript"/>
        </w:rPr>
        <w:t>n</w:t>
      </w:r>
      <w:r w:rsidRPr="00391806">
        <w:rPr>
          <w:b/>
          <w:szCs w:val="28"/>
          <w:lang w:val="ru-RU"/>
        </w:rPr>
        <w:t xml:space="preserve"> </w:t>
      </w:r>
      <w:r w:rsidRPr="00391806">
        <w:rPr>
          <w:szCs w:val="28"/>
          <w:lang w:val="ru-RU"/>
        </w:rPr>
        <w:t>(3часов)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Свойства функции </w:t>
      </w:r>
      <w:r w:rsidRPr="00391806">
        <w:rPr>
          <w:i/>
          <w:szCs w:val="28"/>
          <w:lang w:val="ru-RU"/>
        </w:rPr>
        <w:t>у</w:t>
      </w:r>
      <w:r w:rsidRPr="00391806">
        <w:rPr>
          <w:szCs w:val="28"/>
          <w:lang w:val="ru-RU"/>
        </w:rPr>
        <w:t>=</w:t>
      </w:r>
      <w:r w:rsidRPr="00391806">
        <w:rPr>
          <w:i/>
          <w:szCs w:val="28"/>
        </w:rPr>
        <w:t>x</w:t>
      </w:r>
      <w:r w:rsidRPr="00391806">
        <w:rPr>
          <w:i/>
          <w:szCs w:val="28"/>
          <w:vertAlign w:val="superscript"/>
        </w:rPr>
        <w:t>n</w:t>
      </w:r>
      <w:r w:rsidRPr="00391806">
        <w:rPr>
          <w:szCs w:val="28"/>
          <w:lang w:val="ru-RU"/>
        </w:rPr>
        <w:t xml:space="preserve"> и ее график.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§5. Корень </w:t>
      </w:r>
      <w:r w:rsidRPr="00391806">
        <w:rPr>
          <w:b/>
          <w:szCs w:val="28"/>
        </w:rPr>
        <w:t>n</w:t>
      </w:r>
      <w:r w:rsidRPr="00391806">
        <w:rPr>
          <w:b/>
          <w:szCs w:val="28"/>
          <w:lang w:val="ru-RU"/>
        </w:rPr>
        <w:t xml:space="preserve">-й степени </w:t>
      </w:r>
      <w:r w:rsidRPr="00391806">
        <w:rPr>
          <w:szCs w:val="28"/>
          <w:lang w:val="ru-RU"/>
        </w:rPr>
        <w:t>(12часов)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Корень </w:t>
      </w:r>
      <w:r w:rsidRPr="00391806">
        <w:rPr>
          <w:i/>
          <w:szCs w:val="28"/>
        </w:rPr>
        <w:t>n</w:t>
      </w:r>
      <w:r w:rsidRPr="00391806">
        <w:rPr>
          <w:szCs w:val="28"/>
          <w:lang w:val="ru-RU"/>
        </w:rPr>
        <w:t xml:space="preserve">-й степени. Корни четной и нечетной степени. Арифметический корень. Свойства корней </w:t>
      </w:r>
      <w:r w:rsidRPr="00391806">
        <w:rPr>
          <w:i/>
          <w:szCs w:val="28"/>
        </w:rPr>
        <w:t>n</w:t>
      </w:r>
      <w:r w:rsidRPr="00391806">
        <w:rPr>
          <w:szCs w:val="28"/>
          <w:lang w:val="ru-RU"/>
        </w:rPr>
        <w:t xml:space="preserve">-й степени. Корень </w:t>
      </w:r>
      <w:r w:rsidRPr="00391806">
        <w:rPr>
          <w:i/>
          <w:szCs w:val="28"/>
        </w:rPr>
        <w:t>n</w:t>
      </w:r>
      <w:r w:rsidRPr="00391806">
        <w:rPr>
          <w:szCs w:val="28"/>
          <w:lang w:val="ru-RU"/>
        </w:rPr>
        <w:t xml:space="preserve">-й степени из натурального числа. Функция </w:t>
      </w:r>
      <w:r w:rsidRPr="00DA7DD6">
        <w:rPr>
          <w:szCs w:val="28"/>
        </w:rPr>
        <w:pict>
          <v:shape id="_x0000_i1048" type="#_x0000_t75" style="width:36pt;height:15.75pt" equationxml="&lt;">
            <v:imagedata r:id="rId52" o:title="" chromakey="white"/>
          </v:shape>
        </w:pict>
      </w:r>
      <w:r w:rsidRPr="00391806">
        <w:rPr>
          <w:szCs w:val="28"/>
          <w:lang w:val="ru-RU"/>
        </w:rPr>
        <w:t xml:space="preserve"> (х≥0). Функция </w:t>
      </w:r>
      <w:r w:rsidRPr="00391806">
        <w:rPr>
          <w:i/>
          <w:szCs w:val="28"/>
          <w:lang w:val="ru-RU"/>
        </w:rPr>
        <w:t>у</w:t>
      </w:r>
      <w:r w:rsidRPr="00391806">
        <w:rPr>
          <w:szCs w:val="28"/>
          <w:lang w:val="ru-RU"/>
        </w:rPr>
        <w:t>=</w:t>
      </w:r>
      <w:r w:rsidRPr="00391806">
        <w:rPr>
          <w:i/>
          <w:szCs w:val="28"/>
          <w:lang w:val="ru-RU"/>
        </w:rPr>
        <w:t>хⁿ</w:t>
      </w:r>
      <w:r w:rsidRPr="00391806">
        <w:rPr>
          <w:szCs w:val="28"/>
          <w:lang w:val="ru-RU"/>
        </w:rPr>
        <w:t xml:space="preserve">. Корень степени </w:t>
      </w:r>
      <w:r w:rsidRPr="00391806">
        <w:rPr>
          <w:i/>
          <w:szCs w:val="28"/>
        </w:rPr>
        <w:t>n</w:t>
      </w:r>
      <w:r w:rsidRPr="00391806">
        <w:rPr>
          <w:szCs w:val="28"/>
          <w:lang w:val="ru-RU"/>
        </w:rPr>
        <w:t>, его свойства. Степень с рациональным показателем и ее свойства.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§6. Числовые последовательности и их свойства</w:t>
      </w:r>
      <w:r w:rsidRPr="00391806">
        <w:rPr>
          <w:szCs w:val="28"/>
          <w:lang w:val="ru-RU"/>
        </w:rPr>
        <w:t>(2часов)</w:t>
      </w:r>
      <w:r w:rsidRPr="00391806">
        <w:rPr>
          <w:b/>
          <w:szCs w:val="28"/>
          <w:lang w:val="ru-RU"/>
        </w:rPr>
        <w:t xml:space="preserve"> 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szCs w:val="28"/>
          <w:lang w:val="ru-RU"/>
        </w:rPr>
        <w:t>Числовая последовательность.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§7. Арифметическая прогрессия </w:t>
      </w:r>
      <w:r w:rsidRPr="00391806">
        <w:rPr>
          <w:szCs w:val="28"/>
          <w:lang w:val="ru-RU"/>
        </w:rPr>
        <w:t>(7часов)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Арифметическая прогрессия. Формула суммы </w:t>
      </w:r>
      <w:r w:rsidRPr="00391806">
        <w:rPr>
          <w:i/>
          <w:szCs w:val="28"/>
        </w:rPr>
        <w:t>n</w:t>
      </w:r>
      <w:r w:rsidRPr="00391806">
        <w:rPr>
          <w:szCs w:val="28"/>
          <w:lang w:val="ru-RU"/>
        </w:rPr>
        <w:t xml:space="preserve"> первых членов арифметической прогрессии. 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§8. Геометрическая прогрессия </w:t>
      </w:r>
      <w:r w:rsidRPr="00391806">
        <w:rPr>
          <w:szCs w:val="28"/>
          <w:lang w:val="ru-RU"/>
        </w:rPr>
        <w:t>(7часов)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Геометрическая прогрессия. Формула суммы </w:t>
      </w:r>
      <w:r w:rsidRPr="00391806">
        <w:rPr>
          <w:i/>
          <w:szCs w:val="28"/>
        </w:rPr>
        <w:t>n</w:t>
      </w:r>
      <w:r w:rsidRPr="00391806">
        <w:rPr>
          <w:szCs w:val="28"/>
          <w:lang w:val="ru-RU"/>
        </w:rPr>
        <w:t xml:space="preserve"> первых членов геометрической прогрессии. Бесконечно убывающая геометрическая прогрессия.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§11.</w:t>
      </w:r>
      <w:r w:rsidRPr="00391806">
        <w:rPr>
          <w:szCs w:val="28"/>
          <w:lang w:val="ru-RU"/>
        </w:rPr>
        <w:t xml:space="preserve"> </w:t>
      </w:r>
      <w:r w:rsidRPr="00391806">
        <w:rPr>
          <w:b/>
          <w:szCs w:val="28"/>
          <w:lang w:val="ru-RU"/>
        </w:rPr>
        <w:t xml:space="preserve">Приближения чисел </w:t>
      </w:r>
      <w:r w:rsidRPr="00391806">
        <w:rPr>
          <w:szCs w:val="28"/>
          <w:lang w:val="ru-RU"/>
        </w:rPr>
        <w:t>(4часов)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Абсолютная и относительная погрешности приближения. Приближения суммы и разности, произведения и частного двух чисел, суммы нескольких слагаемых. Приближенные вычисления с калькулятором.</w:t>
      </w:r>
    </w:p>
    <w:p w:rsidR="00E22700" w:rsidRPr="00391806" w:rsidRDefault="00E22700" w:rsidP="00E123AD">
      <w:pPr>
        <w:rPr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§12. Описательная статистика </w:t>
      </w:r>
      <w:r w:rsidRPr="00391806">
        <w:rPr>
          <w:szCs w:val="28"/>
          <w:lang w:val="ru-RU"/>
        </w:rPr>
        <w:t>(2часов)</w:t>
      </w:r>
    </w:p>
    <w:p w:rsidR="00E22700" w:rsidRPr="00391806" w:rsidRDefault="00E22700" w:rsidP="00E123AD">
      <w:pPr>
        <w:ind w:firstLine="567"/>
        <w:rPr>
          <w:b/>
          <w:szCs w:val="28"/>
          <w:lang w:val="ru-RU"/>
        </w:rPr>
      </w:pPr>
      <w:r w:rsidRPr="00391806">
        <w:rPr>
          <w:szCs w:val="28"/>
          <w:lang w:val="ru-RU"/>
        </w:rPr>
        <w:t>Способы представления числовых данных. Характеристики числовых данных.</w:t>
      </w:r>
    </w:p>
    <w:p w:rsidR="00E22700" w:rsidRPr="00391806" w:rsidRDefault="00E22700" w:rsidP="00E123AD">
      <w:pPr>
        <w:rPr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§13. Комбинаторика </w:t>
      </w:r>
      <w:r w:rsidRPr="00391806">
        <w:rPr>
          <w:szCs w:val="28"/>
          <w:lang w:val="ru-RU"/>
        </w:rPr>
        <w:t>(5часов)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Задачи на перебор всех возможных вариантов. Комбинаторные правила. Перестановки. Размещения. Сочетания. Факториал.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>§14.</w:t>
      </w:r>
      <w:r w:rsidRPr="00391806">
        <w:rPr>
          <w:b/>
          <w:color w:val="FF0000"/>
          <w:szCs w:val="28"/>
          <w:lang w:val="ru-RU"/>
        </w:rPr>
        <w:t xml:space="preserve"> </w:t>
      </w:r>
      <w:r w:rsidRPr="00391806">
        <w:rPr>
          <w:b/>
          <w:szCs w:val="28"/>
          <w:lang w:val="ru-RU"/>
        </w:rPr>
        <w:t>Введение в теорию вероятностей</w:t>
      </w:r>
      <w:r w:rsidRPr="00391806">
        <w:rPr>
          <w:szCs w:val="28"/>
          <w:lang w:val="ru-RU"/>
        </w:rPr>
        <w:t>(8часов)</w:t>
      </w:r>
      <w:r w:rsidRPr="00391806">
        <w:rPr>
          <w:b/>
          <w:szCs w:val="28"/>
          <w:lang w:val="ru-RU"/>
        </w:rPr>
        <w:t xml:space="preserve"> </w:t>
      </w:r>
    </w:p>
    <w:p w:rsidR="00E22700" w:rsidRPr="00391806" w:rsidRDefault="00E22700" w:rsidP="00E123AD">
      <w:pPr>
        <w:ind w:firstLine="567"/>
        <w:rPr>
          <w:szCs w:val="28"/>
          <w:lang w:val="ru-RU"/>
        </w:rPr>
      </w:pPr>
      <w:r w:rsidRPr="00391806">
        <w:rPr>
          <w:szCs w:val="28"/>
          <w:lang w:val="ru-RU"/>
        </w:rPr>
        <w:t>Случайные события. Вероятность случайного события. Сумма, произведение и разность случайных событий. Несовместные события. Независимые события. Частота случайных событий.</w:t>
      </w:r>
    </w:p>
    <w:p w:rsidR="00E22700" w:rsidRPr="00391806" w:rsidRDefault="00E22700" w:rsidP="00E123AD">
      <w:pPr>
        <w:rPr>
          <w:b/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Повторение курса 7-9 классов </w:t>
      </w:r>
      <w:r w:rsidRPr="00391806">
        <w:rPr>
          <w:szCs w:val="28"/>
          <w:lang w:val="ru-RU"/>
        </w:rPr>
        <w:t>(20часов)</w:t>
      </w:r>
    </w:p>
    <w:p w:rsidR="00E22700" w:rsidRPr="00391806" w:rsidRDefault="00E22700" w:rsidP="008D04AF">
      <w:pPr>
        <w:ind w:firstLine="708"/>
        <w:rPr>
          <w:b/>
          <w:szCs w:val="28"/>
          <w:lang w:val="ru-RU"/>
        </w:rPr>
      </w:pPr>
      <w:r w:rsidRPr="00391806">
        <w:rPr>
          <w:szCs w:val="28"/>
          <w:lang w:val="ru-RU"/>
        </w:rPr>
        <w:t>Повторение материала за курс 9 класса, закрепление знаний, умений и навыков, подготовка к итоговой контрольной работе.</w:t>
      </w:r>
    </w:p>
    <w:p w:rsidR="00E22700" w:rsidRPr="00391806" w:rsidRDefault="00E22700" w:rsidP="00916F05">
      <w:pPr>
        <w:numPr>
          <w:ilvl w:val="0"/>
          <w:numId w:val="17"/>
        </w:numPr>
        <w:spacing w:after="200" w:line="276" w:lineRule="auto"/>
        <w:rPr>
          <w:b/>
          <w:color w:val="auto"/>
          <w:szCs w:val="28"/>
          <w:lang w:val="ru-RU" w:eastAsia="ru-RU"/>
        </w:rPr>
      </w:pPr>
      <w:r w:rsidRPr="00391806">
        <w:rPr>
          <w:b/>
          <w:szCs w:val="28"/>
          <w:lang w:val="ru-RU"/>
        </w:rPr>
        <w:t>Тематическое планирование</w:t>
      </w:r>
    </w:p>
    <w:p w:rsidR="00E22700" w:rsidRPr="00391806" w:rsidRDefault="00E22700" w:rsidP="00916F05">
      <w:pPr>
        <w:spacing w:after="200" w:line="276" w:lineRule="auto"/>
        <w:jc w:val="center"/>
        <w:rPr>
          <w:szCs w:val="28"/>
          <w:lang w:val="ru-RU"/>
        </w:rPr>
      </w:pPr>
      <w:r w:rsidRPr="00391806">
        <w:rPr>
          <w:b/>
          <w:szCs w:val="28"/>
          <w:lang w:val="ru-RU"/>
        </w:rPr>
        <w:t xml:space="preserve">9класс </w:t>
      </w:r>
      <w:r w:rsidRPr="00391806">
        <w:rPr>
          <w:szCs w:val="28"/>
          <w:lang w:val="ru-RU"/>
        </w:rPr>
        <w:t>(3ч, всего102)</w:t>
      </w:r>
    </w:p>
    <w:tbl>
      <w:tblPr>
        <w:tblpPr w:leftFromText="180" w:rightFromText="180" w:vertAnchor="text" w:horzAnchor="margin" w:tblpY="446"/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8"/>
        <w:gridCol w:w="5983"/>
        <w:gridCol w:w="2047"/>
      </w:tblGrid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№ урока</w:t>
            </w:r>
          </w:p>
        </w:tc>
        <w:tc>
          <w:tcPr>
            <w:tcW w:w="6662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Содержание учебного предмета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Количество часов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rPr>
                <w:szCs w:val="28"/>
              </w:rPr>
            </w:pPr>
          </w:p>
        </w:tc>
        <w:tc>
          <w:tcPr>
            <w:tcW w:w="6662" w:type="dxa"/>
          </w:tcPr>
          <w:p w:rsidR="00E22700" w:rsidRPr="00391806" w:rsidRDefault="00E22700">
            <w:pPr>
              <w:rPr>
                <w:b/>
                <w:szCs w:val="28"/>
                <w:lang w:val="ru-RU"/>
              </w:rPr>
            </w:pPr>
            <w:r w:rsidRPr="00391806">
              <w:rPr>
                <w:b/>
                <w:szCs w:val="28"/>
                <w:lang w:val="ru-RU"/>
              </w:rPr>
              <w:t>§1. Линейные неравенства с одним неизвестным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9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806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Неравенства первой степени с одним</w:t>
            </w:r>
          </w:p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неизвестным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80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Применение графиков к решению неравенств первой степени с одним неизвестным.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806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Линейные неравенства с одним неизвестным.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7-9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Систем линейных неравенств с одним неизвестным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b/>
                <w:szCs w:val="28"/>
                <w:lang w:val="ru-RU"/>
              </w:rPr>
              <w:t>§2. Неравенства второй степени с одним неизвестным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11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10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Понятие неравенства второй степени с одним неизвестным.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11-13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Неравенства второй степени с положительным дискриминантом.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14-15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Неравенства второй степени с дискриминантом, равным нулю.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16-17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Неравенства второй степени с отрицательным дискриминантом. 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18-19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Неравенства, сводящиеся к неравенствам второй степени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20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i/>
                <w:szCs w:val="28"/>
                <w:lang w:val="ru-RU"/>
              </w:rPr>
            </w:pPr>
            <w:r w:rsidRPr="00391806">
              <w:rPr>
                <w:i/>
                <w:szCs w:val="28"/>
                <w:lang w:val="ru-RU"/>
              </w:rPr>
              <w:t>Контрольная работа №1 по теме «Неравенства второй степени».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 xml:space="preserve">§3. Рациональные неравенства 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11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21-23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Метод интервалов.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24-25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Решение рациональных неравенств методом интервалов.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26-27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Системы рациональных неравенств.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28-30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Нестрогие рациональные неравенства.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31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i/>
                <w:szCs w:val="28"/>
                <w:lang w:val="ru-RU"/>
              </w:rPr>
              <w:t>Контрольная работа №2 по теме «Рациональные неравенства».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 xml:space="preserve">§4. Функция </w:t>
            </w:r>
            <w:r w:rsidRPr="00391806">
              <w:rPr>
                <w:b/>
                <w:i/>
                <w:szCs w:val="28"/>
              </w:rPr>
              <w:t>y=x</w:t>
            </w:r>
            <w:r w:rsidRPr="00391806">
              <w:rPr>
                <w:b/>
                <w:i/>
                <w:szCs w:val="28"/>
                <w:vertAlign w:val="superscript"/>
              </w:rPr>
              <w:t>n</w:t>
            </w:r>
            <w:r w:rsidRPr="00391806">
              <w:rPr>
                <w:b/>
                <w:szCs w:val="28"/>
              </w:rPr>
              <w:t xml:space="preserve"> 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32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Свойства и график функции </w:t>
            </w:r>
            <w:r w:rsidRPr="00391806">
              <w:rPr>
                <w:i/>
                <w:szCs w:val="28"/>
                <w:lang w:val="ru-RU"/>
              </w:rPr>
              <w:t xml:space="preserve">у=хⁿ </w:t>
            </w:r>
            <w:r w:rsidRPr="00391806">
              <w:rPr>
                <w:szCs w:val="28"/>
                <w:lang w:val="ru-RU"/>
              </w:rPr>
              <w:t>(</w:t>
            </w:r>
            <w:r w:rsidRPr="00391806">
              <w:rPr>
                <w:i/>
                <w:szCs w:val="28"/>
              </w:rPr>
              <w:t>x</w:t>
            </w:r>
            <w:r w:rsidRPr="00391806">
              <w:rPr>
                <w:szCs w:val="28"/>
                <w:lang w:val="ru-RU"/>
              </w:rPr>
              <w:t>≥0).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33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Свойства функции </w:t>
            </w:r>
            <w:r w:rsidRPr="00391806">
              <w:rPr>
                <w:i/>
                <w:szCs w:val="28"/>
                <w:lang w:val="ru-RU"/>
              </w:rPr>
              <w:t>у=х</w:t>
            </w:r>
            <w:r w:rsidRPr="00391806">
              <w:rPr>
                <w:i/>
                <w:szCs w:val="28"/>
                <w:vertAlign w:val="superscript"/>
                <w:lang w:val="ru-RU"/>
              </w:rPr>
              <w:t>2</w:t>
            </w:r>
            <w:r w:rsidRPr="00391806">
              <w:rPr>
                <w:i/>
                <w:szCs w:val="28"/>
                <w:vertAlign w:val="superscript"/>
              </w:rPr>
              <w:t>m</w:t>
            </w:r>
            <w:r w:rsidRPr="00391806">
              <w:rPr>
                <w:szCs w:val="28"/>
                <w:lang w:val="ru-RU"/>
              </w:rPr>
              <w:t xml:space="preserve"> и </w:t>
            </w:r>
            <w:r w:rsidRPr="00391806">
              <w:rPr>
                <w:i/>
                <w:szCs w:val="28"/>
                <w:lang w:val="ru-RU"/>
              </w:rPr>
              <w:t>у=х</w:t>
            </w:r>
            <w:r w:rsidRPr="00391806">
              <w:rPr>
                <w:i/>
                <w:szCs w:val="28"/>
                <w:vertAlign w:val="superscript"/>
                <w:lang w:val="ru-RU"/>
              </w:rPr>
              <w:t>2</w:t>
            </w:r>
            <w:r w:rsidRPr="00391806">
              <w:rPr>
                <w:i/>
                <w:szCs w:val="28"/>
                <w:vertAlign w:val="superscript"/>
              </w:rPr>
              <w:t>m</w:t>
            </w:r>
            <w:r w:rsidRPr="00391806">
              <w:rPr>
                <w:i/>
                <w:szCs w:val="28"/>
                <w:vertAlign w:val="superscript"/>
                <w:lang w:val="ru-RU"/>
              </w:rPr>
              <w:t>+1</w:t>
            </w:r>
            <w:r w:rsidRPr="00391806">
              <w:rPr>
                <w:i/>
                <w:szCs w:val="28"/>
                <w:lang w:val="ru-RU"/>
              </w:rPr>
              <w:t>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34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График функции </w:t>
            </w:r>
            <w:r w:rsidRPr="00391806">
              <w:rPr>
                <w:i/>
                <w:szCs w:val="28"/>
                <w:lang w:val="ru-RU"/>
              </w:rPr>
              <w:t>у=х</w:t>
            </w:r>
            <w:r w:rsidRPr="00391806">
              <w:rPr>
                <w:i/>
                <w:szCs w:val="28"/>
                <w:vertAlign w:val="superscript"/>
                <w:lang w:val="ru-RU"/>
              </w:rPr>
              <w:t>2</w:t>
            </w:r>
            <w:r w:rsidRPr="00391806">
              <w:rPr>
                <w:i/>
                <w:szCs w:val="28"/>
                <w:vertAlign w:val="superscript"/>
              </w:rPr>
              <w:t>m</w:t>
            </w:r>
            <w:r w:rsidRPr="00391806">
              <w:rPr>
                <w:szCs w:val="28"/>
                <w:lang w:val="ru-RU"/>
              </w:rPr>
              <w:t xml:space="preserve"> и </w:t>
            </w:r>
            <w:r w:rsidRPr="00391806">
              <w:rPr>
                <w:i/>
                <w:szCs w:val="28"/>
                <w:lang w:val="ru-RU"/>
              </w:rPr>
              <w:t>у=х</w:t>
            </w:r>
            <w:r w:rsidRPr="00391806">
              <w:rPr>
                <w:i/>
                <w:szCs w:val="28"/>
                <w:vertAlign w:val="superscript"/>
                <w:lang w:val="ru-RU"/>
              </w:rPr>
              <w:t>2</w:t>
            </w:r>
            <w:r w:rsidRPr="00391806">
              <w:rPr>
                <w:i/>
                <w:szCs w:val="28"/>
                <w:vertAlign w:val="superscript"/>
              </w:rPr>
              <w:t>m</w:t>
            </w:r>
            <w:r w:rsidRPr="00391806">
              <w:rPr>
                <w:i/>
                <w:szCs w:val="28"/>
                <w:vertAlign w:val="superscript"/>
                <w:lang w:val="ru-RU"/>
              </w:rPr>
              <w:t>+1</w:t>
            </w:r>
            <w:r w:rsidRPr="00391806">
              <w:rPr>
                <w:i/>
                <w:szCs w:val="28"/>
                <w:lang w:val="ru-RU"/>
              </w:rPr>
              <w:t>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 xml:space="preserve">§5. Корень степени </w:t>
            </w:r>
            <w:r w:rsidRPr="00391806">
              <w:rPr>
                <w:b/>
                <w:i/>
                <w:szCs w:val="28"/>
              </w:rPr>
              <w:t>n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12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35-36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Понятие корня степени </w:t>
            </w:r>
            <w:r w:rsidRPr="00391806">
              <w:rPr>
                <w:szCs w:val="28"/>
              </w:rPr>
              <w:t>n</w:t>
            </w:r>
            <w:r w:rsidRPr="00391806">
              <w:rPr>
                <w:szCs w:val="28"/>
                <w:lang w:val="ru-RU"/>
              </w:rPr>
              <w:t>, его свойства.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37-39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Корни четной и нечетной степени.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40-42</w:t>
            </w:r>
          </w:p>
        </w:tc>
        <w:tc>
          <w:tcPr>
            <w:tcW w:w="6662" w:type="dxa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szCs w:val="28"/>
              </w:rPr>
              <w:t>Арифметический корень степени n.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43-45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szCs w:val="28"/>
              </w:rPr>
              <w:t>Свойства корней степени n.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46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i/>
                <w:szCs w:val="28"/>
                <w:lang w:val="ru-RU"/>
              </w:rPr>
              <w:t xml:space="preserve">Контрольная работа №3 по теме: «Функция у=хⁿ.   </w:t>
            </w:r>
            <w:r w:rsidRPr="00391806">
              <w:rPr>
                <w:i/>
                <w:szCs w:val="28"/>
              </w:rPr>
              <w:t>Корень степени n».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b/>
                <w:szCs w:val="28"/>
                <w:lang w:val="ru-RU"/>
              </w:rPr>
              <w:t>§6. Числовые последовательности и их свойства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47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 xml:space="preserve">Понятие числовой последовательности. 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48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Понятие числовой последовательности. Свойства числовой последовательности.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ab/>
              <w:t>§7. Арифметическая прогрессия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7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49-51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szCs w:val="28"/>
              </w:rPr>
              <w:t>Понятие арифметической прогрессии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52-54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Сумма </w:t>
            </w:r>
            <w:r w:rsidRPr="00391806">
              <w:rPr>
                <w:szCs w:val="28"/>
              </w:rPr>
              <w:t>n</w:t>
            </w:r>
            <w:r w:rsidRPr="00391806">
              <w:rPr>
                <w:szCs w:val="28"/>
                <w:lang w:val="ru-RU"/>
              </w:rPr>
              <w:t xml:space="preserve"> первых членов арифметической прогрессии.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55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i/>
                <w:szCs w:val="28"/>
                <w:lang w:val="ru-RU"/>
              </w:rPr>
              <w:t>Контрольная работа №4 по теме: «Арифметическая прогрессия».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§8. Геометрическая прогрессия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7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56-58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szCs w:val="28"/>
              </w:rPr>
              <w:t>Понятие геометрической прогрессии.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59-61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 xml:space="preserve">Сумма первых </w:t>
            </w:r>
            <w:r w:rsidRPr="00391806">
              <w:rPr>
                <w:szCs w:val="28"/>
              </w:rPr>
              <w:t>n</w:t>
            </w:r>
            <w:r w:rsidRPr="00391806">
              <w:rPr>
                <w:szCs w:val="28"/>
                <w:lang w:val="ru-RU"/>
              </w:rPr>
              <w:t xml:space="preserve"> членов геометрической прогрессии. 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3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62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  <w:lang w:val="ru-RU"/>
              </w:rPr>
            </w:pPr>
            <w:r w:rsidRPr="00391806">
              <w:rPr>
                <w:i/>
                <w:szCs w:val="28"/>
                <w:lang w:val="ru-RU"/>
              </w:rPr>
              <w:t>Контрольная работа №5 по теме: «Геометрическая прогрессия».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>§11. Приближения чисел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4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63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Абсолютная погрешности приближений.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64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Относительная погрешность приближения.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65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Приближение суммы и разности, произведения и частного.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66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Приближенные вычисления и калькулятор.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>§12. Описательная статистика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2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67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Способы представления числовых данных.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68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Характеристики числовых данных.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 xml:space="preserve">§13. Комбинаторика 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5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69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Задачи на перебор всех возможных вариантов.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70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Комбинаторные правила.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71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Перестановки.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72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Размещения.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73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Сочетания.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spacing w:line="276" w:lineRule="auto"/>
              <w:rPr>
                <w:szCs w:val="28"/>
              </w:rPr>
            </w:pPr>
            <w:r w:rsidRPr="00391806">
              <w:rPr>
                <w:b/>
                <w:szCs w:val="28"/>
              </w:rPr>
              <w:t>§14. Введение в теорию вероятностей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8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74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Случайные события. Решение задач.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75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Вероятность случайного события.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76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Сумма, произведение и разность случайных событий.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77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Несовместные события. Независимые события.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78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Частота случайных событий.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79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  <w:lang w:val="ru-RU"/>
              </w:rPr>
            </w:pPr>
            <w:r w:rsidRPr="00391806">
              <w:rPr>
                <w:szCs w:val="28"/>
                <w:lang w:val="ru-RU"/>
              </w:rPr>
              <w:t>Обобщающий урок по теме: «Элементы приближенных вычислений, статистики, комбинаторики и теории вероятностей».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80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i/>
                <w:szCs w:val="28"/>
                <w:lang w:val="ru-RU"/>
              </w:rPr>
            </w:pPr>
            <w:r w:rsidRPr="00391806">
              <w:rPr>
                <w:i/>
                <w:szCs w:val="28"/>
                <w:lang w:val="ru-RU"/>
              </w:rPr>
              <w:t>Контрольная работа №7 по теме: «Элементы приближенных вычислений, статистики, комбинаторики и теории вероятностей».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81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Случайные события. Решение задач.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82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Вероятность случайного события.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b/>
                <w:szCs w:val="28"/>
              </w:rPr>
              <w:t>Повторение курса 7-9 классов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b/>
                <w:szCs w:val="28"/>
              </w:rPr>
            </w:pPr>
            <w:r w:rsidRPr="00391806">
              <w:rPr>
                <w:b/>
                <w:szCs w:val="28"/>
              </w:rPr>
              <w:t>20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83-100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повторение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18</w:t>
            </w:r>
          </w:p>
        </w:tc>
      </w:tr>
      <w:tr w:rsidR="00E22700" w:rsidRPr="00391806" w:rsidTr="00916F05">
        <w:tc>
          <w:tcPr>
            <w:tcW w:w="1101" w:type="dxa"/>
          </w:tcPr>
          <w:p w:rsidR="00E22700" w:rsidRPr="00391806" w:rsidRDefault="00E22700">
            <w:pPr>
              <w:spacing w:line="276" w:lineRule="auto"/>
              <w:jc w:val="center"/>
              <w:rPr>
                <w:szCs w:val="28"/>
              </w:rPr>
            </w:pPr>
            <w:r w:rsidRPr="00391806">
              <w:rPr>
                <w:szCs w:val="28"/>
              </w:rPr>
              <w:t>101-102</w:t>
            </w:r>
          </w:p>
        </w:tc>
        <w:tc>
          <w:tcPr>
            <w:tcW w:w="6662" w:type="dxa"/>
            <w:vAlign w:val="center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Итоговая контрольная работа</w:t>
            </w:r>
          </w:p>
        </w:tc>
        <w:tc>
          <w:tcPr>
            <w:tcW w:w="1555" w:type="dxa"/>
          </w:tcPr>
          <w:p w:rsidR="00E22700" w:rsidRPr="00391806" w:rsidRDefault="00E22700">
            <w:pPr>
              <w:rPr>
                <w:szCs w:val="28"/>
              </w:rPr>
            </w:pPr>
            <w:r w:rsidRPr="00391806">
              <w:rPr>
                <w:szCs w:val="28"/>
              </w:rPr>
              <w:t>2</w:t>
            </w:r>
          </w:p>
        </w:tc>
      </w:tr>
    </w:tbl>
    <w:p w:rsidR="00E22700" w:rsidRPr="00391806" w:rsidRDefault="00E22700" w:rsidP="00916F05">
      <w:pPr>
        <w:spacing w:after="200" w:line="276" w:lineRule="auto"/>
        <w:jc w:val="center"/>
        <w:rPr>
          <w:szCs w:val="28"/>
        </w:rPr>
      </w:pPr>
    </w:p>
    <w:p w:rsidR="00E22700" w:rsidRPr="00391806" w:rsidRDefault="00E22700" w:rsidP="00916F05">
      <w:pPr>
        <w:rPr>
          <w:szCs w:val="28"/>
        </w:rPr>
      </w:pPr>
    </w:p>
    <w:p w:rsidR="00E22700" w:rsidRPr="00391806" w:rsidRDefault="00E22700" w:rsidP="00916F05">
      <w:pPr>
        <w:spacing w:after="200" w:line="276" w:lineRule="auto"/>
        <w:rPr>
          <w:szCs w:val="28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E123AD">
      <w:pPr>
        <w:rPr>
          <w:szCs w:val="28"/>
          <w:lang w:val="ru-RU"/>
        </w:rPr>
      </w:pPr>
    </w:p>
    <w:p w:rsidR="00E22700" w:rsidRPr="00391806" w:rsidRDefault="00E22700" w:rsidP="00861642">
      <w:pPr>
        <w:spacing w:after="0" w:line="240" w:lineRule="auto"/>
        <w:ind w:left="0" w:right="0" w:firstLine="284"/>
        <w:jc w:val="center"/>
        <w:rPr>
          <w:b/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spacing w:after="0" w:line="240" w:lineRule="auto"/>
        <w:ind w:left="0" w:right="0" w:firstLine="0"/>
        <w:rPr>
          <w:color w:val="auto"/>
          <w:szCs w:val="28"/>
          <w:lang w:val="ru-RU" w:eastAsia="ru-RU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sz w:val="28"/>
          <w:szCs w:val="28"/>
          <w:lang w:eastAsia="ru-RU"/>
        </w:rPr>
        <w:br w:type="page"/>
      </w:r>
      <w:r w:rsidRPr="00391806">
        <w:rPr>
          <w:sz w:val="28"/>
          <w:szCs w:val="28"/>
        </w:rPr>
        <w:t xml:space="preserve">  </w:t>
      </w:r>
      <w:r w:rsidRPr="00391806">
        <w:rPr>
          <w:b/>
          <w:bCs/>
          <w:color w:val="000000"/>
          <w:sz w:val="28"/>
          <w:szCs w:val="28"/>
        </w:rPr>
        <w:t>5.   Перечень учебно-методического и материально-технического обеспечения образовательного процесса</w:t>
      </w:r>
    </w:p>
    <w:p w:rsidR="00E22700" w:rsidRPr="00391806" w:rsidRDefault="00E22700" w:rsidP="00861642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</w:t>
      </w:r>
    </w:p>
    <w:p w:rsidR="00E22700" w:rsidRPr="00391806" w:rsidRDefault="00E22700" w:rsidP="00861642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</w:p>
    <w:p w:rsidR="00E22700" w:rsidRPr="00391806" w:rsidRDefault="00E22700" w:rsidP="00861642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391806">
        <w:rPr>
          <w:szCs w:val="28"/>
          <w:lang w:val="ru-RU"/>
        </w:rPr>
        <w:t xml:space="preserve">         Рабочая программа ориентирована на УМК: </w:t>
      </w:r>
    </w:p>
    <w:p w:rsidR="00E22700" w:rsidRPr="00391806" w:rsidRDefault="00E22700" w:rsidP="00861642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1.  Алгебра. 9 класс:  учебник для общеобразовательных учреждений, /[ С. М. Никольский,  М.К.Потапов,  Н.Н.Решетников,  А.В.Шевкин]. – 11-е изд., дораб. -  М.: Просвещение, 2015.</w:t>
      </w:r>
    </w:p>
    <w:p w:rsidR="00E22700" w:rsidRPr="00391806" w:rsidRDefault="00E22700" w:rsidP="00861642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2.  Потапов М.К.  Алгебра.  Книга для учителя. 7-9 классы / М.К.Потапов, А.В.Шевкин.  – М.: Просвещение, 2010.</w:t>
      </w:r>
    </w:p>
    <w:p w:rsidR="00E22700" w:rsidRPr="00391806" w:rsidRDefault="00E22700" w:rsidP="00861642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3.  Потапов М.К.   Математика. Дидактические материалы. 9 класс / М.К.Потапов , А.В.Шевкин. – 10-е изд. -  М.: Просвещение, 2013.</w:t>
      </w:r>
    </w:p>
    <w:p w:rsidR="00E22700" w:rsidRPr="00391806" w:rsidRDefault="00E22700" w:rsidP="00861642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391806">
        <w:rPr>
          <w:szCs w:val="28"/>
          <w:lang w:val="ru-RU" w:eastAsia="ar-SA"/>
        </w:rPr>
        <w:t xml:space="preserve">      4.  Чулков П.В.  Математика. Тематические тесты. 9</w:t>
      </w:r>
      <w:bookmarkStart w:id="0" w:name="_GoBack"/>
      <w:bookmarkEnd w:id="0"/>
      <w:r w:rsidRPr="00391806">
        <w:rPr>
          <w:szCs w:val="28"/>
          <w:lang w:val="ru-RU" w:eastAsia="ar-SA"/>
        </w:rPr>
        <w:t xml:space="preserve"> класс /П.В.Чулкоа, Е.Ф.Шершнев, О.Ф.Зарапина. – 2-е изд. – М.: Просвещение, 2011.</w:t>
      </w: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Предполагается использование следующих программно-педагогических средств, реализуемых с помощью компьютера:</w:t>
      </w:r>
    </w:p>
    <w:p w:rsidR="00E22700" w:rsidRPr="00391806" w:rsidRDefault="00E22700" w:rsidP="00861642">
      <w:pPr>
        <w:pStyle w:val="NormalWeb"/>
        <w:widowControl/>
        <w:numPr>
          <w:ilvl w:val="0"/>
          <w:numId w:val="15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Математика: еженедельное учебно-методическое приложение к газете «Первое сентября»,</w:t>
      </w:r>
      <w:hyperlink r:id="rId53" w:history="1">
        <w:r w:rsidRPr="00391806">
          <w:rPr>
            <w:rStyle w:val="Hyperlink"/>
            <w:color w:val="1DBEF1"/>
            <w:sz w:val="28"/>
            <w:szCs w:val="28"/>
          </w:rPr>
          <w:t>http://mat.lseptember.ru</w:t>
        </w:r>
      </w:hyperlink>
      <w:r w:rsidRPr="00391806">
        <w:rPr>
          <w:color w:val="000000"/>
          <w:sz w:val="28"/>
          <w:szCs w:val="28"/>
        </w:rPr>
        <w:t>.</w:t>
      </w: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Для обеспечения плодотворного учебного процесса предполагается использование информации и материалов следующих интернет-ресурсов:</w:t>
      </w:r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Министерство образования и науки РФ: </w:t>
      </w:r>
      <w:hyperlink r:id="rId54" w:history="1">
        <w:r w:rsidRPr="00391806">
          <w:rPr>
            <w:rStyle w:val="Hyperlink"/>
            <w:color w:val="1DBEF1"/>
            <w:sz w:val="28"/>
            <w:szCs w:val="28"/>
          </w:rPr>
          <w:t>http://www.mon.gov.ru/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Федеральное государственное учреждение «Государственный научно-исследовательский институт информационных технологий и телекоммуникаций»: </w:t>
      </w:r>
      <w:hyperlink r:id="rId55" w:history="1">
        <w:r w:rsidRPr="00391806">
          <w:rPr>
            <w:rStyle w:val="Hyperlink"/>
            <w:color w:val="1DBEF1"/>
            <w:sz w:val="28"/>
            <w:szCs w:val="28"/>
          </w:rPr>
          <w:t>http://www</w:t>
        </w:r>
      </w:hyperlink>
      <w:r w:rsidRPr="00391806">
        <w:rPr>
          <w:color w:val="000000"/>
          <w:sz w:val="28"/>
          <w:szCs w:val="28"/>
        </w:rPr>
        <w:t>. </w:t>
      </w:r>
      <w:hyperlink r:id="rId56" w:history="1">
        <w:r w:rsidRPr="00391806">
          <w:rPr>
            <w:rStyle w:val="Hyperlink"/>
            <w:color w:val="1DBEF1"/>
            <w:sz w:val="28"/>
            <w:szCs w:val="28"/>
          </w:rPr>
          <w:t>informika.ru/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Тестирование on-line: 5-11 классы: </w:t>
      </w:r>
      <w:hyperlink r:id="rId57" w:history="1">
        <w:r w:rsidRPr="00391806">
          <w:rPr>
            <w:rStyle w:val="Hyperlink"/>
            <w:color w:val="1DBEF1"/>
            <w:sz w:val="28"/>
            <w:szCs w:val="28"/>
          </w:rPr>
          <w:t>http://www.kokch.kts.ru/cdo/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Путеводитель «В мире науки» для школьников: </w:t>
      </w:r>
      <w:hyperlink r:id="rId58" w:history="1">
        <w:r w:rsidRPr="00391806">
          <w:rPr>
            <w:rStyle w:val="Hyperlink"/>
            <w:color w:val="1DBEF1"/>
            <w:sz w:val="28"/>
            <w:szCs w:val="28"/>
          </w:rPr>
          <w:t>http://www.uic.ssu</w:t>
        </w:r>
      </w:hyperlink>
      <w:r w:rsidRPr="00391806">
        <w:rPr>
          <w:color w:val="000000"/>
          <w:sz w:val="28"/>
          <w:szCs w:val="28"/>
        </w:rPr>
        <w:t>. </w:t>
      </w:r>
      <w:hyperlink r:id="rId59" w:history="1">
        <w:r w:rsidRPr="00391806">
          <w:rPr>
            <w:rStyle w:val="Hyperlink"/>
            <w:color w:val="1DBEF1"/>
            <w:sz w:val="28"/>
            <w:szCs w:val="28"/>
          </w:rPr>
          <w:t>samara.ru/~nauka/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Мегаэнциклопедия Кирилла и Мефодия: </w:t>
      </w:r>
      <w:hyperlink r:id="rId60" w:history="1">
        <w:r w:rsidRPr="00391806">
          <w:rPr>
            <w:rStyle w:val="Hyperlink"/>
            <w:color w:val="1DBEF1"/>
            <w:sz w:val="28"/>
            <w:szCs w:val="28"/>
          </w:rPr>
          <w:t>http://mega.km.ru/ </w:t>
        </w:r>
      </w:hyperlink>
      <w:r w:rsidRPr="00391806">
        <w:rPr>
          <w:color w:val="000000"/>
          <w:sz w:val="28"/>
          <w:szCs w:val="28"/>
        </w:rPr>
        <w:t>Сайт энциклопедий:</w:t>
      </w:r>
      <w:hyperlink r:id="rId61" w:history="1">
        <w:r w:rsidRPr="00391806">
          <w:rPr>
            <w:rStyle w:val="Hyperlink"/>
            <w:color w:val="1DBEF1"/>
            <w:sz w:val="28"/>
            <w:szCs w:val="28"/>
          </w:rPr>
          <w:t>http://www.eneyclopedia.ru/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Электронные образовательные ресурсы к учебникам в Единой коллекции </w:t>
      </w:r>
      <w:hyperlink r:id="rId62" w:history="1">
        <w:r w:rsidRPr="00391806">
          <w:rPr>
            <w:rStyle w:val="Hyperlink"/>
            <w:color w:val="1DBEF1"/>
            <w:sz w:val="28"/>
            <w:szCs w:val="28"/>
          </w:rPr>
          <w:t>www.school-collection.edu.ru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http ://</w:t>
      </w:r>
      <w:hyperlink r:id="rId63" w:history="1">
        <w:r w:rsidRPr="00391806">
          <w:rPr>
            <w:rStyle w:val="Hyperlink"/>
            <w:color w:val="1DBEF1"/>
            <w:sz w:val="28"/>
            <w:szCs w:val="28"/>
          </w:rPr>
          <w:t>www.openclass.ru/node/226794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64" w:history="1">
        <w:r w:rsidRPr="00391806">
          <w:rPr>
            <w:rStyle w:val="Hyperlink"/>
            <w:color w:val="1DBEF1"/>
            <w:sz w:val="28"/>
            <w:szCs w:val="28"/>
          </w:rPr>
          <w:t>http://forum.schoolpress.ru/article/44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65" w:history="1">
        <w:r w:rsidRPr="00391806">
          <w:rPr>
            <w:rStyle w:val="Hyperlink"/>
            <w:color w:val="1DBEF1"/>
            <w:sz w:val="28"/>
            <w:szCs w:val="28"/>
          </w:rPr>
          <w:t>http://1314.ru/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http://www.informika.ru/projects/infotecli/school-collection/</w:t>
      </w:r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66" w:history="1">
        <w:r w:rsidRPr="00391806">
          <w:rPr>
            <w:rStyle w:val="Hyperlink"/>
            <w:color w:val="1DBEF1"/>
            <w:sz w:val="28"/>
            <w:szCs w:val="28"/>
          </w:rPr>
          <w:t>http://www.ug.ru/article/64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67" w:history="1">
        <w:r w:rsidRPr="00391806">
          <w:rPr>
            <w:rStyle w:val="Hyperlink"/>
            <w:color w:val="1DBEF1"/>
            <w:sz w:val="28"/>
            <w:szCs w:val="28"/>
          </w:rPr>
          <w:t>http://staviro.ru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68" w:history="1">
        <w:r w:rsidRPr="00391806">
          <w:rPr>
            <w:rStyle w:val="Hyperlink"/>
            <w:color w:val="1DBEF1"/>
            <w:sz w:val="28"/>
            <w:szCs w:val="28"/>
          </w:rPr>
          <w:t>http://www.youtube.com/watch?v=L.LSKZJA8g2E&amp;feature=related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69" w:history="1">
        <w:r w:rsidRPr="00391806">
          <w:rPr>
            <w:rStyle w:val="Hyperlink"/>
            <w:color w:val="1DBEF1"/>
            <w:sz w:val="28"/>
            <w:szCs w:val="28"/>
          </w:rPr>
          <w:t>http://www.youtube.com/watch?v=Cn24EHYkFPc&amp;feature=related</w:t>
        </w:r>
      </w:hyperlink>
    </w:p>
    <w:p w:rsidR="00E22700" w:rsidRPr="00391806" w:rsidRDefault="00E22700" w:rsidP="00861642">
      <w:pPr>
        <w:pStyle w:val="NormalWeb"/>
        <w:widowControl/>
        <w:numPr>
          <w:ilvl w:val="0"/>
          <w:numId w:val="16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70" w:history="1">
        <w:r w:rsidRPr="00391806">
          <w:rPr>
            <w:rStyle w:val="Hyperlink"/>
            <w:color w:val="1DBEF1"/>
            <w:sz w:val="28"/>
            <w:szCs w:val="28"/>
          </w:rPr>
          <w:t>http://staviro.ru/</w:t>
        </w:r>
      </w:hyperlink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Компьютерные и информационно-коммуникативные средства</w:t>
      </w: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 xml:space="preserve">Электронное сопровождение </w:t>
      </w:r>
      <w:r>
        <w:rPr>
          <w:color w:val="000000"/>
          <w:sz w:val="28"/>
          <w:szCs w:val="28"/>
        </w:rPr>
        <w:t xml:space="preserve">к учебнику «Математика», </w:t>
      </w: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(диск CD-ROM).</w:t>
      </w: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Технические средства обучения.</w:t>
      </w:r>
    </w:p>
    <w:p w:rsidR="00E22700" w:rsidRPr="00391806" w:rsidRDefault="00E22700" w:rsidP="00861642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Классная доска с набором приспособлений для крепления таблиц.</w:t>
      </w:r>
    </w:p>
    <w:p w:rsidR="00E22700" w:rsidRPr="00391806" w:rsidRDefault="00E22700" w:rsidP="00861642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Магнитная доска</w:t>
      </w:r>
    </w:p>
    <w:p w:rsidR="00E22700" w:rsidRPr="00391806" w:rsidRDefault="00E22700" w:rsidP="00861642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Компьютер с принтером</w:t>
      </w: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91806">
        <w:rPr>
          <w:b/>
          <w:bCs/>
          <w:color w:val="000000"/>
          <w:sz w:val="28"/>
          <w:szCs w:val="28"/>
        </w:rPr>
        <w:t>Учебно-практическое и учебно-лабораторное оборудование</w:t>
      </w:r>
    </w:p>
    <w:p w:rsidR="00E22700" w:rsidRPr="00391806" w:rsidRDefault="00E22700" w:rsidP="00861642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22700" w:rsidRPr="00391806" w:rsidRDefault="00E22700" w:rsidP="00916F05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Набор предметных картинок.</w:t>
      </w:r>
    </w:p>
    <w:p w:rsidR="00E22700" w:rsidRPr="00391806" w:rsidRDefault="00E22700" w:rsidP="00916F05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Демонстрационная оцифрованная линейка.</w:t>
      </w:r>
    </w:p>
    <w:p w:rsidR="00E22700" w:rsidRPr="00391806" w:rsidRDefault="00E22700" w:rsidP="00916F05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Демонстрационный чертёжный треугольник.</w:t>
      </w:r>
    </w:p>
    <w:p w:rsidR="00E22700" w:rsidRPr="00391806" w:rsidRDefault="00E22700" w:rsidP="00916F05">
      <w:pPr>
        <w:pStyle w:val="NormalWeb"/>
        <w:widowControl/>
        <w:numPr>
          <w:ilvl w:val="0"/>
          <w:numId w:val="17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91806">
        <w:rPr>
          <w:color w:val="000000"/>
          <w:sz w:val="28"/>
          <w:szCs w:val="28"/>
        </w:rPr>
        <w:t>Демонстрационный циркуль</w:t>
      </w: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861642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  <w:r w:rsidRPr="00391806">
        <w:rPr>
          <w:rFonts w:eastAsia="Arial Unicode MS"/>
          <w:color w:val="auto"/>
          <w:kern w:val="1"/>
          <w:szCs w:val="28"/>
          <w:lang w:val="ru-RU" w:eastAsia="ru-RU"/>
        </w:rPr>
        <w:t xml:space="preserve">     </w:t>
      </w: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455345">
      <w:pPr>
        <w:spacing w:line="240" w:lineRule="auto"/>
        <w:ind w:left="0" w:firstLine="0"/>
        <w:rPr>
          <w:szCs w:val="28"/>
          <w:lang w:val="ru-RU"/>
        </w:rPr>
      </w:pPr>
    </w:p>
    <w:p w:rsidR="00E22700" w:rsidRPr="00391806" w:rsidRDefault="00E22700" w:rsidP="00916F05">
      <w:pPr>
        <w:spacing w:line="240" w:lineRule="auto"/>
        <w:ind w:right="332" w:firstLine="698"/>
        <w:rPr>
          <w:szCs w:val="28"/>
          <w:lang w:val="ru-RU"/>
        </w:rPr>
      </w:pPr>
    </w:p>
    <w:p w:rsidR="00E22700" w:rsidRPr="00C46127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em w:val="dot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both"/>
        <w:rPr>
          <w:rFonts w:eastAsia="Times New Roman"/>
          <w:sz w:val="28"/>
          <w:szCs w:val="28"/>
          <w:lang w:eastAsia="en-US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E22700" w:rsidRPr="00391806" w:rsidRDefault="00E22700" w:rsidP="00FD5480">
      <w:pPr>
        <w:spacing w:line="240" w:lineRule="auto"/>
        <w:ind w:firstLine="567"/>
        <w:jc w:val="center"/>
        <w:rPr>
          <w:rStyle w:val="submenu-table"/>
          <w:bCs/>
          <w:szCs w:val="28"/>
          <w:lang w:val="ru-RU"/>
        </w:rPr>
      </w:pPr>
    </w:p>
    <w:p w:rsidR="00E22700" w:rsidRPr="00391806" w:rsidRDefault="00E22700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E22700" w:rsidRPr="00391806" w:rsidRDefault="00E22700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E22700" w:rsidRPr="00391806" w:rsidRDefault="00E22700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E22700" w:rsidRPr="00391806" w:rsidRDefault="00E22700" w:rsidP="00FD5480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  <w:sectPr w:rsidR="00E22700" w:rsidRPr="00391806" w:rsidSect="00EB1E0B">
          <w:headerReference w:type="default" r:id="rId71"/>
          <w:footerReference w:type="default" r:id="rId72"/>
          <w:footerReference w:type="first" r:id="rId73"/>
          <w:pgSz w:w="11906" w:h="16838"/>
          <w:pgMar w:top="719" w:right="992" w:bottom="1021" w:left="1080" w:header="709" w:footer="709" w:gutter="0"/>
          <w:pgNumType w:start="1"/>
          <w:cols w:space="708"/>
          <w:titlePg/>
          <w:docGrid w:linePitch="360"/>
        </w:sectPr>
      </w:pPr>
    </w:p>
    <w:p w:rsidR="00E22700" w:rsidRPr="00391806" w:rsidRDefault="00E22700" w:rsidP="00B3199B">
      <w:pPr>
        <w:autoSpaceDE w:val="0"/>
        <w:autoSpaceDN w:val="0"/>
        <w:adjustRightInd w:val="0"/>
        <w:rPr>
          <w:szCs w:val="28"/>
          <w:lang w:val="ru-RU" w:eastAsia="ar-SA"/>
        </w:rPr>
      </w:pPr>
    </w:p>
    <w:p w:rsidR="00E22700" w:rsidRPr="00391806" w:rsidRDefault="00E22700" w:rsidP="00B3199B">
      <w:pPr>
        <w:autoSpaceDE w:val="0"/>
        <w:autoSpaceDN w:val="0"/>
        <w:adjustRightInd w:val="0"/>
        <w:rPr>
          <w:szCs w:val="28"/>
          <w:lang w:val="ru-RU" w:eastAsia="ar-SA"/>
        </w:rPr>
      </w:pPr>
    </w:p>
    <w:p w:rsidR="00E22700" w:rsidRPr="00391806" w:rsidRDefault="00E22700" w:rsidP="00B3199B">
      <w:pPr>
        <w:autoSpaceDE w:val="0"/>
        <w:autoSpaceDN w:val="0"/>
        <w:adjustRightInd w:val="0"/>
        <w:rPr>
          <w:szCs w:val="28"/>
          <w:lang w:val="ru-RU" w:eastAsia="ar-SA"/>
        </w:rPr>
      </w:pPr>
    </w:p>
    <w:p w:rsidR="00E22700" w:rsidRPr="00391806" w:rsidRDefault="00E22700" w:rsidP="00B3199B">
      <w:pPr>
        <w:autoSpaceDE w:val="0"/>
        <w:autoSpaceDN w:val="0"/>
        <w:adjustRightInd w:val="0"/>
        <w:rPr>
          <w:szCs w:val="28"/>
          <w:lang w:val="ru-RU" w:eastAsia="ar-SA"/>
        </w:rPr>
        <w:sectPr w:rsidR="00E22700" w:rsidRPr="00391806" w:rsidSect="000A04BA">
          <w:pgSz w:w="16838" w:h="11906" w:orient="landscape"/>
          <w:pgMar w:top="1134" w:right="1134" w:bottom="1134" w:left="1134" w:header="709" w:footer="0" w:gutter="0"/>
          <w:cols w:space="708"/>
          <w:docGrid w:linePitch="360"/>
        </w:sectPr>
      </w:pPr>
    </w:p>
    <w:p w:rsidR="00E22700" w:rsidRPr="00391806" w:rsidRDefault="00E22700" w:rsidP="00FD5480">
      <w:pPr>
        <w:widowControl w:val="0"/>
        <w:numPr>
          <w:ilvl w:val="0"/>
          <w:numId w:val="3"/>
        </w:numPr>
        <w:suppressAutoHyphens/>
        <w:spacing w:after="200" w:line="240" w:lineRule="auto"/>
        <w:ind w:right="0"/>
        <w:contextualSpacing/>
        <w:jc w:val="center"/>
        <w:rPr>
          <w:szCs w:val="28"/>
          <w:lang w:val="ru-RU"/>
        </w:rPr>
      </w:pPr>
    </w:p>
    <w:sectPr w:rsidR="00E22700" w:rsidRPr="00391806" w:rsidSect="00345978">
      <w:footerReference w:type="default" r:id="rId74"/>
      <w:pgSz w:w="16838" w:h="11906" w:orient="landscape"/>
      <w:pgMar w:top="992" w:right="1134" w:bottom="709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00" w:rsidRDefault="00E22700">
      <w:pPr>
        <w:spacing w:after="0" w:line="240" w:lineRule="auto"/>
      </w:pPr>
      <w:r>
        <w:separator/>
      </w:r>
    </w:p>
  </w:endnote>
  <w:endnote w:type="continuationSeparator" w:id="0">
    <w:p w:rsidR="00E22700" w:rsidRDefault="00E22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700" w:rsidRDefault="00E22700">
    <w:pPr>
      <w:pStyle w:val="Footer"/>
      <w:jc w:val="center"/>
    </w:pPr>
    <w:fldSimple w:instr=" PAGE   \* MERGEFORMAT ">
      <w:r>
        <w:rPr>
          <w:noProof/>
        </w:rPr>
        <w:t>55</w:t>
      </w:r>
    </w:fldSimple>
  </w:p>
  <w:p w:rsidR="00E22700" w:rsidRDefault="00E227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700" w:rsidRDefault="00E22700">
    <w:pPr>
      <w:pStyle w:val="Footer"/>
      <w:jc w:val="center"/>
    </w:pPr>
  </w:p>
  <w:p w:rsidR="00E22700" w:rsidRDefault="00E2270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700" w:rsidRDefault="00E22700" w:rsidP="00E22E2A">
    <w:pPr>
      <w:pStyle w:val="Footer"/>
      <w:tabs>
        <w:tab w:val="clear" w:pos="4677"/>
        <w:tab w:val="clear" w:pos="9355"/>
        <w:tab w:val="center" w:pos="5102"/>
      </w:tabs>
    </w:pPr>
    <w:r>
      <w:tab/>
    </w:r>
    <w:fldSimple w:instr="PAGE   \* MERGEFORMAT">
      <w:r>
        <w:rPr>
          <w:noProof/>
        </w:rPr>
        <w:t>8</w:t>
      </w:r>
    </w:fldSimple>
  </w:p>
  <w:p w:rsidR="00E22700" w:rsidRDefault="00E227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00" w:rsidRDefault="00E22700">
      <w:pPr>
        <w:spacing w:after="0" w:line="240" w:lineRule="auto"/>
      </w:pPr>
      <w:r>
        <w:separator/>
      </w:r>
    </w:p>
  </w:footnote>
  <w:footnote w:type="continuationSeparator" w:id="0">
    <w:p w:rsidR="00E22700" w:rsidRDefault="00E22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700" w:rsidRPr="00014F5A" w:rsidRDefault="00E22700" w:rsidP="00E22E2A">
    <w:pPr>
      <w:pStyle w:val="Header"/>
      <w:tabs>
        <w:tab w:val="clear" w:pos="4677"/>
        <w:tab w:val="clear" w:pos="9355"/>
        <w:tab w:val="left" w:pos="1110"/>
      </w:tabs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EC6EF8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1D571BA"/>
    <w:multiLevelType w:val="hybridMultilevel"/>
    <w:tmpl w:val="7E227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7B4E05"/>
    <w:multiLevelType w:val="hybridMultilevel"/>
    <w:tmpl w:val="7098F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5870E2"/>
    <w:multiLevelType w:val="hybridMultilevel"/>
    <w:tmpl w:val="B2EA4B8C"/>
    <w:lvl w:ilvl="0" w:tplc="6608CDE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644C14"/>
    <w:multiLevelType w:val="hybridMultilevel"/>
    <w:tmpl w:val="DE1A0C9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7EA5C8D"/>
    <w:multiLevelType w:val="hybridMultilevel"/>
    <w:tmpl w:val="9DEA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6F2AA0"/>
    <w:multiLevelType w:val="hybridMultilevel"/>
    <w:tmpl w:val="4C3ACE22"/>
    <w:lvl w:ilvl="0" w:tplc="86249524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359024F"/>
    <w:multiLevelType w:val="hybridMultilevel"/>
    <w:tmpl w:val="5B3A2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264D1"/>
    <w:multiLevelType w:val="multilevel"/>
    <w:tmpl w:val="E5CE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B329D7"/>
    <w:multiLevelType w:val="hybridMultilevel"/>
    <w:tmpl w:val="D4E26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433B8"/>
    <w:multiLevelType w:val="multilevel"/>
    <w:tmpl w:val="C42C7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7313C6"/>
    <w:multiLevelType w:val="hybridMultilevel"/>
    <w:tmpl w:val="7554BA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64EE4"/>
    <w:multiLevelType w:val="hybridMultilevel"/>
    <w:tmpl w:val="7C52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1A207E8E">
      <w:start w:val="1"/>
      <w:numFmt w:val="bullet"/>
      <w:pStyle w:val="Heading5"/>
      <w:lvlText w:val="o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5">
    <w:nsid w:val="2D3F7F5D"/>
    <w:multiLevelType w:val="hybridMultilevel"/>
    <w:tmpl w:val="C9A0B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946EE"/>
    <w:multiLevelType w:val="hybridMultilevel"/>
    <w:tmpl w:val="9FC84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77F46"/>
    <w:multiLevelType w:val="hybridMultilevel"/>
    <w:tmpl w:val="FEAA4558"/>
    <w:lvl w:ilvl="0" w:tplc="A9CA15DE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2EF4CF94">
      <w:start w:val="1"/>
      <w:numFmt w:val="bullet"/>
      <w:lvlText w:val="o"/>
      <w:lvlJc w:val="left"/>
      <w:pPr>
        <w:ind w:left="1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E3CCB47E">
      <w:start w:val="1"/>
      <w:numFmt w:val="bullet"/>
      <w:lvlText w:val="▪"/>
      <w:lvlJc w:val="left"/>
      <w:pPr>
        <w:ind w:left="2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F68275F8">
      <w:start w:val="1"/>
      <w:numFmt w:val="bullet"/>
      <w:lvlText w:val="•"/>
      <w:lvlJc w:val="left"/>
      <w:pPr>
        <w:ind w:left="2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492C8E60">
      <w:start w:val="1"/>
      <w:numFmt w:val="bullet"/>
      <w:lvlText w:val="o"/>
      <w:lvlJc w:val="left"/>
      <w:pPr>
        <w:ind w:left="3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A29CE84C">
      <w:start w:val="1"/>
      <w:numFmt w:val="bullet"/>
      <w:lvlText w:val="▪"/>
      <w:lvlJc w:val="left"/>
      <w:pPr>
        <w:ind w:left="44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6576BDFC">
      <w:start w:val="1"/>
      <w:numFmt w:val="bullet"/>
      <w:lvlText w:val="•"/>
      <w:lvlJc w:val="left"/>
      <w:pPr>
        <w:ind w:left="51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17DCD038">
      <w:start w:val="1"/>
      <w:numFmt w:val="bullet"/>
      <w:lvlText w:val="o"/>
      <w:lvlJc w:val="left"/>
      <w:pPr>
        <w:ind w:left="58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7958AEE4">
      <w:start w:val="1"/>
      <w:numFmt w:val="bullet"/>
      <w:lvlText w:val="▪"/>
      <w:lvlJc w:val="left"/>
      <w:pPr>
        <w:ind w:left="6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18">
    <w:nsid w:val="305B4542"/>
    <w:multiLevelType w:val="hybridMultilevel"/>
    <w:tmpl w:val="78920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737691"/>
    <w:multiLevelType w:val="hybridMultilevel"/>
    <w:tmpl w:val="CACA3C92"/>
    <w:lvl w:ilvl="0" w:tplc="61B0198E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0EE5959"/>
    <w:multiLevelType w:val="hybridMultilevel"/>
    <w:tmpl w:val="CC22B9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490C74"/>
    <w:multiLevelType w:val="hybridMultilevel"/>
    <w:tmpl w:val="F23C9B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945AC3"/>
    <w:multiLevelType w:val="hybridMultilevel"/>
    <w:tmpl w:val="47A053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5F7CB9"/>
    <w:multiLevelType w:val="hybridMultilevel"/>
    <w:tmpl w:val="2004AC1C"/>
    <w:lvl w:ilvl="0" w:tplc="BC00C892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3F1538A3"/>
    <w:multiLevelType w:val="hybridMultilevel"/>
    <w:tmpl w:val="20862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445A8"/>
    <w:multiLevelType w:val="hybridMultilevel"/>
    <w:tmpl w:val="27C2AF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C34E74"/>
    <w:multiLevelType w:val="multilevel"/>
    <w:tmpl w:val="EEEED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8336AD"/>
    <w:multiLevelType w:val="hybridMultilevel"/>
    <w:tmpl w:val="85B88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8119ED"/>
    <w:multiLevelType w:val="hybridMultilevel"/>
    <w:tmpl w:val="97C85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5D774E"/>
    <w:multiLevelType w:val="hybridMultilevel"/>
    <w:tmpl w:val="9176ED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8C73E0"/>
    <w:multiLevelType w:val="hybridMultilevel"/>
    <w:tmpl w:val="436AA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4EAB"/>
    <w:multiLevelType w:val="multilevel"/>
    <w:tmpl w:val="9D149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A8C7F19"/>
    <w:multiLevelType w:val="hybridMultilevel"/>
    <w:tmpl w:val="6EF2A9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E756EBC"/>
    <w:multiLevelType w:val="hybridMultilevel"/>
    <w:tmpl w:val="DED6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5">
    <w:nsid w:val="668123F6"/>
    <w:multiLevelType w:val="multilevel"/>
    <w:tmpl w:val="AF62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1E93932"/>
    <w:multiLevelType w:val="multilevel"/>
    <w:tmpl w:val="E50A3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291772C"/>
    <w:multiLevelType w:val="hybridMultilevel"/>
    <w:tmpl w:val="6360CCB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586BEE"/>
    <w:multiLevelType w:val="multilevel"/>
    <w:tmpl w:val="4F7E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cs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C548C5"/>
    <w:multiLevelType w:val="hybridMultilevel"/>
    <w:tmpl w:val="0922A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B5500"/>
    <w:multiLevelType w:val="hybridMultilevel"/>
    <w:tmpl w:val="66B228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1" w:tplc="0BC4B9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CD92EB1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5134A9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DD6E52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4BA4588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762E1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877627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F2566B5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num w:numId="1">
    <w:abstractNumId w:val="14"/>
  </w:num>
  <w:num w:numId="2">
    <w:abstractNumId w:val="34"/>
  </w:num>
  <w:num w:numId="3">
    <w:abstractNumId w:val="7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7"/>
  </w:num>
  <w:num w:numId="15">
    <w:abstractNumId w:val="38"/>
  </w:num>
  <w:num w:numId="16">
    <w:abstractNumId w:val="9"/>
  </w:num>
  <w:num w:numId="17">
    <w:abstractNumId w:val="31"/>
  </w:num>
  <w:num w:numId="18">
    <w:abstractNumId w:val="11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6"/>
  </w:num>
  <w:num w:numId="25">
    <w:abstractNumId w:val="18"/>
  </w:num>
  <w:num w:numId="26">
    <w:abstractNumId w:val="10"/>
  </w:num>
  <w:num w:numId="27">
    <w:abstractNumId w:val="2"/>
  </w:num>
  <w:num w:numId="28">
    <w:abstractNumId w:val="15"/>
  </w:num>
  <w:num w:numId="29">
    <w:abstractNumId w:val="39"/>
  </w:num>
  <w:num w:numId="30">
    <w:abstractNumId w:val="30"/>
  </w:num>
  <w:num w:numId="31">
    <w:abstractNumId w:val="13"/>
  </w:num>
  <w:num w:numId="32">
    <w:abstractNumId w:val="27"/>
  </w:num>
  <w:num w:numId="33">
    <w:abstractNumId w:val="33"/>
  </w:num>
  <w:num w:numId="34">
    <w:abstractNumId w:val="28"/>
  </w:num>
  <w:num w:numId="35">
    <w:abstractNumId w:val="24"/>
  </w:num>
  <w:num w:numId="36">
    <w:abstractNumId w:val="8"/>
  </w:num>
  <w:num w:numId="37">
    <w:abstractNumId w:val="3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4"/>
  </w:num>
  <w:num w:numId="41">
    <w:abstractNumId w:val="5"/>
  </w:num>
  <w:num w:numId="42">
    <w:abstractNumId w:val="41"/>
  </w:num>
  <w:num w:numId="4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E5D"/>
    <w:rsid w:val="00014F5A"/>
    <w:rsid w:val="000230CF"/>
    <w:rsid w:val="00042482"/>
    <w:rsid w:val="000532C7"/>
    <w:rsid w:val="00066B9D"/>
    <w:rsid w:val="00086DCD"/>
    <w:rsid w:val="000A04BA"/>
    <w:rsid w:val="000C2519"/>
    <w:rsid w:val="0011022D"/>
    <w:rsid w:val="00125ADF"/>
    <w:rsid w:val="00181C59"/>
    <w:rsid w:val="0019116D"/>
    <w:rsid w:val="001C0BBF"/>
    <w:rsid w:val="00283176"/>
    <w:rsid w:val="00287299"/>
    <w:rsid w:val="00287EBD"/>
    <w:rsid w:val="002B7BAD"/>
    <w:rsid w:val="002E3D18"/>
    <w:rsid w:val="002F52A3"/>
    <w:rsid w:val="00306DE6"/>
    <w:rsid w:val="00314E8E"/>
    <w:rsid w:val="003421E3"/>
    <w:rsid w:val="00345978"/>
    <w:rsid w:val="003670D5"/>
    <w:rsid w:val="00372A49"/>
    <w:rsid w:val="003828E4"/>
    <w:rsid w:val="00387FAA"/>
    <w:rsid w:val="00391806"/>
    <w:rsid w:val="003C4C5C"/>
    <w:rsid w:val="003D5885"/>
    <w:rsid w:val="00453C97"/>
    <w:rsid w:val="00454E5D"/>
    <w:rsid w:val="00455345"/>
    <w:rsid w:val="0053256F"/>
    <w:rsid w:val="00532C56"/>
    <w:rsid w:val="005705CF"/>
    <w:rsid w:val="005736FD"/>
    <w:rsid w:val="005C79AC"/>
    <w:rsid w:val="005D3454"/>
    <w:rsid w:val="005E63A2"/>
    <w:rsid w:val="00614B6A"/>
    <w:rsid w:val="006338B9"/>
    <w:rsid w:val="00650FCE"/>
    <w:rsid w:val="00684E7F"/>
    <w:rsid w:val="00696CD5"/>
    <w:rsid w:val="006A0553"/>
    <w:rsid w:val="006A3B6C"/>
    <w:rsid w:val="00726D41"/>
    <w:rsid w:val="007366CB"/>
    <w:rsid w:val="00771F2F"/>
    <w:rsid w:val="00774F6D"/>
    <w:rsid w:val="007870E8"/>
    <w:rsid w:val="007F0B0F"/>
    <w:rsid w:val="00824543"/>
    <w:rsid w:val="00836C5F"/>
    <w:rsid w:val="00861642"/>
    <w:rsid w:val="008637F0"/>
    <w:rsid w:val="008A6703"/>
    <w:rsid w:val="008B31CC"/>
    <w:rsid w:val="008B7929"/>
    <w:rsid w:val="008D04AF"/>
    <w:rsid w:val="00916F05"/>
    <w:rsid w:val="00922F4C"/>
    <w:rsid w:val="009247F7"/>
    <w:rsid w:val="009B1625"/>
    <w:rsid w:val="009D35F4"/>
    <w:rsid w:val="00A01900"/>
    <w:rsid w:val="00A02D0B"/>
    <w:rsid w:val="00A237A8"/>
    <w:rsid w:val="00A520DB"/>
    <w:rsid w:val="00A82B63"/>
    <w:rsid w:val="00A977DB"/>
    <w:rsid w:val="00AA76A0"/>
    <w:rsid w:val="00AC7B04"/>
    <w:rsid w:val="00B3199B"/>
    <w:rsid w:val="00B4702E"/>
    <w:rsid w:val="00BC6FFC"/>
    <w:rsid w:val="00BD51CD"/>
    <w:rsid w:val="00BE7FF9"/>
    <w:rsid w:val="00C25518"/>
    <w:rsid w:val="00C311ED"/>
    <w:rsid w:val="00C46127"/>
    <w:rsid w:val="00C77395"/>
    <w:rsid w:val="00CE3D6B"/>
    <w:rsid w:val="00D079AF"/>
    <w:rsid w:val="00D1612C"/>
    <w:rsid w:val="00D52792"/>
    <w:rsid w:val="00D56857"/>
    <w:rsid w:val="00D71A28"/>
    <w:rsid w:val="00DA7DD6"/>
    <w:rsid w:val="00DB0049"/>
    <w:rsid w:val="00DB29D3"/>
    <w:rsid w:val="00E00410"/>
    <w:rsid w:val="00E123AD"/>
    <w:rsid w:val="00E22700"/>
    <w:rsid w:val="00E22E2A"/>
    <w:rsid w:val="00E31147"/>
    <w:rsid w:val="00E91E98"/>
    <w:rsid w:val="00EB1E0B"/>
    <w:rsid w:val="00EB34F2"/>
    <w:rsid w:val="00F12B52"/>
    <w:rsid w:val="00F24688"/>
    <w:rsid w:val="00F72763"/>
    <w:rsid w:val="00F84BC1"/>
    <w:rsid w:val="00F96271"/>
    <w:rsid w:val="00FB6D87"/>
    <w:rsid w:val="00FD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54E5D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/>
      <w:color w:val="000000"/>
      <w:sz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0"/>
    </w:pPr>
    <w:rPr>
      <w:rFonts w:ascii="Arial" w:eastAsia="Arial Unicode MS" w:hAnsi="Arial" w:cs="Arial"/>
      <w:b/>
      <w:bCs/>
      <w:color w:val="auto"/>
      <w:kern w:val="32"/>
      <w:sz w:val="32"/>
      <w:szCs w:val="32"/>
      <w:lang w:val="ru-RU"/>
    </w:rPr>
  </w:style>
  <w:style w:type="paragraph" w:styleId="Heading2">
    <w:name w:val="heading 2"/>
    <w:basedOn w:val="Normal"/>
    <w:link w:val="Heading2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1"/>
    </w:pPr>
    <w:rPr>
      <w:rFonts w:eastAsia="Arial Unicode MS"/>
      <w:b/>
      <w:bCs/>
      <w:color w:val="auto"/>
      <w:kern w:val="1"/>
      <w:sz w:val="36"/>
      <w:szCs w:val="36"/>
      <w:lang w:val="ru-RU"/>
    </w:rPr>
  </w:style>
  <w:style w:type="paragraph" w:styleId="Heading3">
    <w:name w:val="heading 3"/>
    <w:basedOn w:val="Normal"/>
    <w:link w:val="Heading3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2"/>
    </w:pPr>
    <w:rPr>
      <w:rFonts w:eastAsia="Arial Unicode MS"/>
      <w:b/>
      <w:bCs/>
      <w:color w:val="auto"/>
      <w:kern w:val="1"/>
      <w:sz w:val="27"/>
      <w:szCs w:val="27"/>
      <w:lang w:val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3"/>
    </w:pPr>
    <w:rPr>
      <w:rFonts w:eastAsia="Arial Unicode MS"/>
      <w:b/>
      <w:bCs/>
      <w:color w:val="auto"/>
      <w:kern w:val="1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857"/>
    <w:pPr>
      <w:numPr>
        <w:ilvl w:val="4"/>
        <w:numId w:val="1"/>
      </w:numPr>
      <w:suppressAutoHyphens/>
      <w:spacing w:before="240" w:after="60" w:line="240" w:lineRule="auto"/>
      <w:ind w:right="0"/>
      <w:jc w:val="left"/>
      <w:outlineLvl w:val="4"/>
    </w:pPr>
    <w:rPr>
      <w:b/>
      <w:bCs/>
      <w:i/>
      <w:iCs/>
      <w:color w:val="auto"/>
      <w:sz w:val="26"/>
      <w:szCs w:val="26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1E0B"/>
    <w:rPr>
      <w:rFonts w:ascii="Arial" w:eastAsia="Arial Unicode MS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56857"/>
    <w:rPr>
      <w:rFonts w:eastAsia="Times New Roman" w:cs="Times New Roman"/>
      <w:b/>
      <w:bCs/>
      <w:i/>
      <w:iCs/>
      <w:sz w:val="26"/>
      <w:szCs w:val="26"/>
      <w:lang w:val="ru-RU" w:eastAsia="ar-SA" w:bidi="ar-SA"/>
    </w:rPr>
  </w:style>
  <w:style w:type="character" w:customStyle="1" w:styleId="ez-toc-section">
    <w:name w:val="ez-toc-section"/>
    <w:basedOn w:val="DefaultParagraphFont"/>
    <w:uiPriority w:val="99"/>
    <w:rsid w:val="00EB1E0B"/>
    <w:rPr>
      <w:rFonts w:cs="Times New Roman"/>
    </w:rPr>
  </w:style>
  <w:style w:type="paragraph" w:styleId="NormalWeb">
    <w:name w:val="Normal (Web)"/>
    <w:basedOn w:val="Normal"/>
    <w:uiPriority w:val="99"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styleId="Emphasis">
    <w:name w:val="Emphasis"/>
    <w:basedOn w:val="DefaultParagraphFont"/>
    <w:uiPriority w:val="99"/>
    <w:qFormat/>
    <w:rsid w:val="00EB1E0B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EB1E0B"/>
    <w:rPr>
      <w:rFonts w:cs="Times New Roman"/>
    </w:rPr>
  </w:style>
  <w:style w:type="character" w:styleId="Hyperlink">
    <w:name w:val="Hyperlink"/>
    <w:basedOn w:val="DefaultParagraphFont"/>
    <w:uiPriority w:val="99"/>
    <w:rsid w:val="00EB1E0B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B1E0B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EB1E0B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1E0B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ageNumber">
    <w:name w:val="page number"/>
    <w:basedOn w:val="DefaultParagraphFont"/>
    <w:uiPriority w:val="99"/>
    <w:rsid w:val="00EB1E0B"/>
    <w:rPr>
      <w:rFonts w:cs="Times New Roman"/>
    </w:rPr>
  </w:style>
  <w:style w:type="paragraph" w:customStyle="1" w:styleId="a">
    <w:name w:val="Содержимое таблицы"/>
    <w:basedOn w:val="Normal"/>
    <w:uiPriority w:val="99"/>
    <w:rsid w:val="00EB1E0B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paragraph" w:customStyle="1" w:styleId="1">
    <w:name w:val="Без интервала1"/>
    <w:link w:val="NoSpacingChar"/>
    <w:uiPriority w:val="99"/>
    <w:rsid w:val="00EB1E0B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1"/>
    <w:uiPriority w:val="99"/>
    <w:locked/>
    <w:rsid w:val="00EB1E0B"/>
    <w:rPr>
      <w:rFonts w:eastAsia="Times New Roman" w:cs="Times New Roman"/>
      <w:sz w:val="22"/>
      <w:szCs w:val="22"/>
      <w:lang w:val="ru-RU" w:eastAsia="en-US" w:bidi="ar-SA"/>
    </w:rPr>
  </w:style>
  <w:style w:type="paragraph" w:customStyle="1" w:styleId="10">
    <w:name w:val="Абзац списка1"/>
    <w:basedOn w:val="Normal"/>
    <w:uiPriority w:val="99"/>
    <w:rsid w:val="00EB1E0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styleId="BodyText">
    <w:name w:val="Body Text"/>
    <w:basedOn w:val="Normal"/>
    <w:link w:val="BodyTextChar"/>
    <w:uiPriority w:val="99"/>
    <w:rsid w:val="00EB1E0B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1E0B"/>
    <w:rPr>
      <w:rFonts w:ascii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EB1E0B"/>
    <w:pPr>
      <w:spacing w:after="120" w:line="480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B1E0B"/>
    <w:rPr>
      <w:rFonts w:ascii="Calibri" w:hAnsi="Calibri" w:cs="Times New Roman"/>
    </w:rPr>
  </w:style>
  <w:style w:type="character" w:customStyle="1" w:styleId="c11">
    <w:name w:val="c11"/>
    <w:basedOn w:val="DefaultParagraphFont"/>
    <w:uiPriority w:val="99"/>
    <w:rsid w:val="00EB1E0B"/>
    <w:rPr>
      <w:rFonts w:cs="Times New Roman"/>
    </w:rPr>
  </w:style>
  <w:style w:type="character" w:customStyle="1" w:styleId="c11c21">
    <w:name w:val="c11 c21"/>
    <w:basedOn w:val="DefaultParagraphFont"/>
    <w:uiPriority w:val="99"/>
    <w:rsid w:val="00EB1E0B"/>
    <w:rPr>
      <w:rFonts w:cs="Times New Roman"/>
    </w:rPr>
  </w:style>
  <w:style w:type="character" w:customStyle="1" w:styleId="c11c31">
    <w:name w:val="c11 c31"/>
    <w:basedOn w:val="DefaultParagraphFont"/>
    <w:uiPriority w:val="99"/>
    <w:rsid w:val="00EB1E0B"/>
    <w:rPr>
      <w:rFonts w:cs="Times New Roman"/>
    </w:rPr>
  </w:style>
  <w:style w:type="paragraph" w:customStyle="1" w:styleId="c5c28">
    <w:name w:val="c5 c28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8">
    <w:name w:val="c8"/>
    <w:basedOn w:val="DefaultParagraphFont"/>
    <w:uiPriority w:val="99"/>
    <w:rsid w:val="00EB1E0B"/>
    <w:rPr>
      <w:rFonts w:cs="Times New Roman"/>
    </w:rPr>
  </w:style>
  <w:style w:type="paragraph" w:customStyle="1" w:styleId="c2">
    <w:name w:val="c2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1">
    <w:name w:val="c1"/>
    <w:basedOn w:val="DefaultParagraphFont"/>
    <w:uiPriority w:val="99"/>
    <w:rsid w:val="00EB1E0B"/>
    <w:rPr>
      <w:rFonts w:cs="Times New Roman"/>
    </w:rPr>
  </w:style>
  <w:style w:type="paragraph" w:customStyle="1" w:styleId="c4">
    <w:name w:val="c4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3">
    <w:name w:val="c3"/>
    <w:basedOn w:val="DefaultParagraphFont"/>
    <w:uiPriority w:val="99"/>
    <w:rsid w:val="00EB1E0B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EB1E0B"/>
    <w:pPr>
      <w:suppressAutoHyphens/>
      <w:spacing w:after="0" w:line="100" w:lineRule="atLeast"/>
      <w:ind w:left="0" w:right="0" w:firstLine="0"/>
      <w:jc w:val="left"/>
    </w:pPr>
    <w:rPr>
      <w:rFonts w:cs="Tahoma"/>
      <w:color w:val="auto"/>
      <w:kern w:val="2"/>
      <w:sz w:val="24"/>
      <w:szCs w:val="24"/>
      <w:lang w:val="ru-RU" w:eastAsia="hi-IN" w:bidi="hi-IN"/>
    </w:rPr>
  </w:style>
  <w:style w:type="character" w:customStyle="1" w:styleId="c11c25">
    <w:name w:val="c11 c25"/>
    <w:basedOn w:val="DefaultParagraphFont"/>
    <w:uiPriority w:val="99"/>
    <w:rsid w:val="00EB1E0B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B1E0B"/>
    <w:pPr>
      <w:spacing w:after="120" w:line="240" w:lineRule="auto"/>
      <w:ind w:left="283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B1E0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0">
    <w:name w:val="Новый"/>
    <w:basedOn w:val="Normal"/>
    <w:uiPriority w:val="99"/>
    <w:rsid w:val="00EB1E0B"/>
    <w:pPr>
      <w:spacing w:after="0" w:line="360" w:lineRule="auto"/>
      <w:ind w:left="0" w:right="0" w:firstLine="454"/>
    </w:pPr>
    <w:rPr>
      <w:rFonts w:eastAsia="Calibri"/>
      <w:color w:val="auto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EB1E0B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2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1E0B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B1E0B"/>
    <w:pPr>
      <w:spacing w:after="0" w:line="240" w:lineRule="auto"/>
      <w:ind w:left="0" w:right="0" w:firstLine="0"/>
      <w:jc w:val="left"/>
    </w:pPr>
    <w:rPr>
      <w:rFonts w:ascii="Tahoma" w:eastAsia="Calibri" w:hAnsi="Tahoma" w:cs="Tahoma"/>
      <w:color w:val="auto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E0B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EB1E0B"/>
    <w:pPr>
      <w:pBdr>
        <w:bottom w:val="single" w:sz="8" w:space="4" w:color="4F81BD"/>
      </w:pBdr>
      <w:suppressAutoHyphens/>
      <w:spacing w:after="300" w:line="240" w:lineRule="auto"/>
      <w:ind w:left="0" w:right="0" w:firstLine="0"/>
      <w:contextualSpacing/>
      <w:jc w:val="left"/>
    </w:pPr>
    <w:rPr>
      <w:rFonts w:ascii="Cambria" w:eastAsia="Calibri" w:hAnsi="Cambria"/>
      <w:color w:val="17365D"/>
      <w:spacing w:val="5"/>
      <w:kern w:val="28"/>
      <w:sz w:val="52"/>
      <w:szCs w:val="52"/>
      <w:lang w:val="ru-RU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B1E0B"/>
    <w:rPr>
      <w:rFonts w:ascii="Cambria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character" w:styleId="FollowedHyperlink">
    <w:name w:val="FollowedHyperlink"/>
    <w:basedOn w:val="DefaultParagraphFont"/>
    <w:uiPriority w:val="99"/>
    <w:semiHidden/>
    <w:rsid w:val="00D56857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56857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val="ru-R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1">
    <w:name w:val="Текст сноски Знак"/>
    <w:basedOn w:val="DefaultParagraphFont"/>
    <w:uiPriority w:val="99"/>
    <w:semiHidden/>
    <w:rsid w:val="00D56857"/>
    <w:rPr>
      <w:rFonts w:ascii="Times New Roman" w:hAnsi="Times New Roman" w:cs="Times New Roman"/>
      <w:color w:val="000000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 w:cs="Mangal"/>
      <w:lang w:eastAsia="ar-SA"/>
    </w:rPr>
  </w:style>
  <w:style w:type="paragraph" w:styleId="NoSpacing">
    <w:name w:val="No Spacing"/>
    <w:uiPriority w:val="99"/>
    <w:qFormat/>
    <w:rsid w:val="00D56857"/>
    <w:pPr>
      <w:suppressAutoHyphens/>
    </w:pPr>
    <w:rPr>
      <w:lang w:eastAsia="ar-SA"/>
    </w:rPr>
  </w:style>
  <w:style w:type="paragraph" w:styleId="ListParagraph">
    <w:name w:val="List Paragraph"/>
    <w:basedOn w:val="Normal"/>
    <w:uiPriority w:val="99"/>
    <w:qFormat/>
    <w:rsid w:val="00D5685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Style2">
    <w:name w:val="Style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0" w:lineRule="exact"/>
      <w:ind w:left="0" w:right="0" w:firstLine="514"/>
    </w:pPr>
    <w:rPr>
      <w:color w:val="auto"/>
      <w:sz w:val="24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2">
    <w:name w:val="Style2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1">
    <w:name w:val="Style2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3">
    <w:name w:val="Style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3" w:lineRule="exact"/>
      <w:ind w:left="0" w:right="0" w:firstLine="504"/>
    </w:pPr>
    <w:rPr>
      <w:color w:val="auto"/>
      <w:sz w:val="24"/>
      <w:szCs w:val="24"/>
      <w:lang w:val="ru-RU" w:eastAsia="ru-RU"/>
    </w:rPr>
  </w:style>
  <w:style w:type="paragraph" w:customStyle="1" w:styleId="Style7">
    <w:name w:val="Style7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88" w:lineRule="exact"/>
      <w:ind w:left="0" w:right="0" w:firstLine="581"/>
      <w:jc w:val="left"/>
    </w:pPr>
    <w:rPr>
      <w:color w:val="auto"/>
      <w:sz w:val="24"/>
      <w:szCs w:val="24"/>
      <w:lang w:val="ru-RU" w:eastAsia="ru-RU"/>
    </w:rPr>
  </w:style>
  <w:style w:type="paragraph" w:customStyle="1" w:styleId="Style11">
    <w:name w:val="Style1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">
    <w:name w:val="Style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6">
    <w:name w:val="Style6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a2">
    <w:name w:val="Заголовок"/>
    <w:basedOn w:val="Normal"/>
    <w:next w:val="BodyText"/>
    <w:uiPriority w:val="99"/>
    <w:rsid w:val="00D56857"/>
    <w:pPr>
      <w:keepNext/>
      <w:suppressAutoHyphens/>
      <w:spacing w:before="240" w:after="120" w:line="276" w:lineRule="auto"/>
      <w:ind w:left="0" w:right="0" w:firstLine="0"/>
      <w:jc w:val="left"/>
    </w:pPr>
    <w:rPr>
      <w:rFonts w:ascii="Arial" w:eastAsia="Microsoft YaHei" w:hAnsi="Arial" w:cs="Mangal"/>
      <w:color w:val="auto"/>
      <w:szCs w:val="28"/>
      <w:lang w:val="ru-RU" w:eastAsia="ar-SA"/>
    </w:rPr>
  </w:style>
  <w:style w:type="paragraph" w:customStyle="1" w:styleId="11">
    <w:name w:val="Название1"/>
    <w:basedOn w:val="Normal"/>
    <w:uiPriority w:val="99"/>
    <w:rsid w:val="00D56857"/>
    <w:pPr>
      <w:suppressLineNumbers/>
      <w:suppressAutoHyphens/>
      <w:spacing w:before="120" w:after="120" w:line="276" w:lineRule="auto"/>
      <w:ind w:left="0" w:right="0" w:firstLine="0"/>
      <w:jc w:val="left"/>
    </w:pPr>
    <w:rPr>
      <w:rFonts w:ascii="Calibri" w:eastAsia="Calibri" w:hAnsi="Calibri" w:cs="Mangal"/>
      <w:i/>
      <w:iCs/>
      <w:color w:val="auto"/>
      <w:sz w:val="24"/>
      <w:szCs w:val="24"/>
      <w:lang w:val="ru-RU" w:eastAsia="ar-SA"/>
    </w:rPr>
  </w:style>
  <w:style w:type="paragraph" w:customStyle="1" w:styleId="12">
    <w:name w:val="Указатель1"/>
    <w:basedOn w:val="Normal"/>
    <w:uiPriority w:val="99"/>
    <w:rsid w:val="00D56857"/>
    <w:pPr>
      <w:suppressLineNumbers/>
      <w:suppressAutoHyphens/>
      <w:spacing w:after="200" w:line="276" w:lineRule="auto"/>
      <w:ind w:left="0" w:right="0" w:firstLine="0"/>
      <w:jc w:val="left"/>
    </w:pPr>
    <w:rPr>
      <w:rFonts w:ascii="Calibri" w:eastAsia="Calibri" w:hAnsi="Calibri" w:cs="Mangal"/>
      <w:color w:val="auto"/>
      <w:sz w:val="22"/>
      <w:lang w:val="ru-RU" w:eastAsia="ar-SA"/>
    </w:rPr>
  </w:style>
  <w:style w:type="paragraph" w:customStyle="1" w:styleId="Standard">
    <w:name w:val="Standard"/>
    <w:uiPriority w:val="99"/>
    <w:rsid w:val="00D56857"/>
    <w:pPr>
      <w:widowControl w:val="0"/>
      <w:suppressAutoHyphens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Style16">
    <w:name w:val="Style16"/>
    <w:basedOn w:val="Normal"/>
    <w:uiPriority w:val="99"/>
    <w:rsid w:val="00D56857"/>
    <w:pPr>
      <w:widowControl w:val="0"/>
      <w:suppressAutoHyphens/>
      <w:autoSpaceDE w:val="0"/>
      <w:spacing w:after="0" w:line="281" w:lineRule="exact"/>
      <w:ind w:left="0"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13">
    <w:name w:val="Заголовок №1"/>
    <w:basedOn w:val="Normal"/>
    <w:uiPriority w:val="99"/>
    <w:rsid w:val="00D56857"/>
    <w:pPr>
      <w:shd w:val="clear" w:color="auto" w:fill="FFFFFF"/>
      <w:suppressAutoHyphens/>
      <w:spacing w:after="480" w:line="240" w:lineRule="atLeast"/>
      <w:ind w:left="0" w:right="0" w:firstLine="0"/>
      <w:jc w:val="left"/>
    </w:pPr>
    <w:rPr>
      <w:rFonts w:ascii="Arial" w:eastAsia="Calibri" w:hAnsi="Arial" w:cs="Arial"/>
      <w:b/>
      <w:bCs/>
      <w:smallCaps/>
      <w:color w:val="auto"/>
      <w:sz w:val="24"/>
      <w:szCs w:val="24"/>
      <w:lang w:val="ru-RU" w:eastAsia="ar-SA"/>
    </w:rPr>
  </w:style>
  <w:style w:type="paragraph" w:customStyle="1" w:styleId="a3">
    <w:name w:val="Содержимое врезки"/>
    <w:basedOn w:val="BodyText"/>
    <w:uiPriority w:val="99"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/>
      <w:lang w:eastAsia="ar-SA"/>
    </w:rPr>
  </w:style>
  <w:style w:type="paragraph" w:customStyle="1" w:styleId="a4">
    <w:name w:val="Заголовок таблицы"/>
    <w:basedOn w:val="a"/>
    <w:uiPriority w:val="99"/>
    <w:rsid w:val="00D56857"/>
    <w:pPr>
      <w:widowControl/>
      <w:spacing w:after="200" w:line="276" w:lineRule="auto"/>
      <w:jc w:val="center"/>
    </w:pPr>
    <w:rPr>
      <w:rFonts w:ascii="Calibri" w:eastAsia="Calibri" w:hAnsi="Calibri"/>
      <w:b/>
      <w:bCs/>
      <w:kern w:val="0"/>
      <w:sz w:val="22"/>
      <w:szCs w:val="22"/>
      <w:lang w:eastAsia="ar-SA"/>
    </w:rPr>
  </w:style>
  <w:style w:type="paragraph" w:customStyle="1" w:styleId="Style24">
    <w:name w:val="Style2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8" w:lineRule="exact"/>
      <w:ind w:left="0" w:right="0" w:hanging="23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61">
    <w:name w:val="Style6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11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78">
    <w:name w:val="Style7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49">
    <w:name w:val="Style149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00" w:lineRule="exact"/>
      <w:ind w:left="0" w:right="0" w:firstLine="0"/>
    </w:pPr>
    <w:rPr>
      <w:color w:val="auto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3" w:lineRule="exact"/>
      <w:ind w:left="0" w:right="0" w:firstLine="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5">
    <w:name w:val="Style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87" w:lineRule="exact"/>
      <w:ind w:left="0" w:right="0" w:firstLine="0"/>
      <w:jc w:val="center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4">
    <w:name w:val="Style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center"/>
    </w:pPr>
    <w:rPr>
      <w:color w:val="auto"/>
      <w:sz w:val="24"/>
      <w:szCs w:val="24"/>
      <w:lang w:val="ru-RU" w:eastAsia="ru-RU"/>
    </w:rPr>
  </w:style>
  <w:style w:type="paragraph" w:customStyle="1" w:styleId="Style14">
    <w:name w:val="Style1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4">
    <w:name w:val="Style15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9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1">
    <w:name w:val="Style15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8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ontStyle26">
    <w:name w:val="Font Style26"/>
    <w:uiPriority w:val="99"/>
    <w:rsid w:val="00D56857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D56857"/>
    <w:rPr>
      <w:rFonts w:ascii="Tahoma" w:hAnsi="Tahoma"/>
      <w:b/>
      <w:sz w:val="24"/>
    </w:rPr>
  </w:style>
  <w:style w:type="character" w:customStyle="1" w:styleId="FontStyle38">
    <w:name w:val="Font Style38"/>
    <w:uiPriority w:val="99"/>
    <w:rsid w:val="00D56857"/>
    <w:rPr>
      <w:rFonts w:ascii="Times New Roman" w:hAnsi="Times New Roman"/>
      <w:i/>
      <w:sz w:val="22"/>
    </w:rPr>
  </w:style>
  <w:style w:type="character" w:customStyle="1" w:styleId="FontStyle11">
    <w:name w:val="Font Style11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2">
    <w:name w:val="Font Style12"/>
    <w:uiPriority w:val="99"/>
    <w:rsid w:val="00D56857"/>
    <w:rPr>
      <w:rFonts w:ascii="Times New Roman" w:hAnsi="Times New Roman"/>
      <w:sz w:val="18"/>
    </w:rPr>
  </w:style>
  <w:style w:type="character" w:customStyle="1" w:styleId="FontStyle13">
    <w:name w:val="Font Style13"/>
    <w:uiPriority w:val="99"/>
    <w:rsid w:val="00D56857"/>
    <w:rPr>
      <w:rFonts w:ascii="Times New Roman" w:hAnsi="Times New Roman"/>
      <w:sz w:val="18"/>
    </w:rPr>
  </w:style>
  <w:style w:type="character" w:customStyle="1" w:styleId="FontStyle14">
    <w:name w:val="Font Style14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5">
    <w:name w:val="Font Style15"/>
    <w:uiPriority w:val="99"/>
    <w:rsid w:val="00D56857"/>
    <w:rPr>
      <w:rFonts w:ascii="Times New Roman" w:hAnsi="Times New Roman"/>
      <w:i/>
      <w:sz w:val="18"/>
    </w:rPr>
  </w:style>
  <w:style w:type="character" w:customStyle="1" w:styleId="FontStyle56">
    <w:name w:val="Font Style56"/>
    <w:uiPriority w:val="99"/>
    <w:rsid w:val="00D56857"/>
    <w:rPr>
      <w:rFonts w:ascii="Times New Roman" w:hAnsi="Times New Roman"/>
      <w:sz w:val="22"/>
    </w:rPr>
  </w:style>
  <w:style w:type="character" w:customStyle="1" w:styleId="FontStyle36">
    <w:name w:val="Font Style36"/>
    <w:uiPriority w:val="99"/>
    <w:rsid w:val="00D56857"/>
    <w:rPr>
      <w:rFonts w:ascii="Times New Roman" w:hAnsi="Times New Roman"/>
      <w:b/>
      <w:i/>
      <w:sz w:val="22"/>
    </w:rPr>
  </w:style>
  <w:style w:type="character" w:customStyle="1" w:styleId="FontStyle32">
    <w:name w:val="Font Style32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D56857"/>
    <w:rPr>
      <w:rFonts w:ascii="Microsoft Sans Serif" w:hAnsi="Microsoft Sans Serif"/>
      <w:sz w:val="14"/>
    </w:rPr>
  </w:style>
  <w:style w:type="character" w:customStyle="1" w:styleId="FontStyle54">
    <w:name w:val="Font Style54"/>
    <w:uiPriority w:val="99"/>
    <w:rsid w:val="00D56857"/>
    <w:rPr>
      <w:rFonts w:ascii="Times New Roman" w:hAnsi="Times New Roman"/>
      <w:b/>
      <w:sz w:val="22"/>
    </w:rPr>
  </w:style>
  <w:style w:type="character" w:customStyle="1" w:styleId="CharStyle12">
    <w:name w:val="CharStyle12"/>
    <w:uiPriority w:val="99"/>
    <w:rsid w:val="00D56857"/>
    <w:rPr>
      <w:rFonts w:ascii="Sylfaen" w:hAnsi="Sylfaen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3">
    <w:name w:val="CharStyle13"/>
    <w:uiPriority w:val="99"/>
    <w:rsid w:val="00D56857"/>
    <w:rPr>
      <w:rFonts w:ascii="Sylfaen" w:hAnsi="Sylfaen"/>
      <w:color w:val="000000"/>
      <w:spacing w:val="4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4">
    <w:name w:val="CharStyle14"/>
    <w:uiPriority w:val="99"/>
    <w:rsid w:val="00D56857"/>
    <w:rPr>
      <w:rFonts w:ascii="Sylfaen" w:hAnsi="Sylfaen"/>
      <w:color w:val="000000"/>
      <w:spacing w:val="0"/>
      <w:w w:val="100"/>
      <w:position w:val="0"/>
      <w:sz w:val="19"/>
      <w:u w:val="none"/>
      <w:effect w:val="none"/>
      <w:vertAlign w:val="baseline"/>
      <w:lang w:val="ru-RU" w:eastAsia="ru-RU"/>
    </w:rPr>
  </w:style>
  <w:style w:type="character" w:customStyle="1" w:styleId="CharStyle53">
    <w:name w:val="CharStyle53"/>
    <w:basedOn w:val="CharStyle12"/>
    <w:uiPriority w:val="99"/>
    <w:rsid w:val="00D56857"/>
    <w:rPr>
      <w:rFonts w:cs="Sylfaen"/>
      <w:szCs w:val="22"/>
    </w:rPr>
  </w:style>
  <w:style w:type="character" w:customStyle="1" w:styleId="submenu-table">
    <w:name w:val="submenu-table"/>
    <w:basedOn w:val="DefaultParagraphFont"/>
    <w:uiPriority w:val="99"/>
    <w:rsid w:val="00D56857"/>
    <w:rPr>
      <w:rFonts w:cs="Times New Roman"/>
    </w:rPr>
  </w:style>
  <w:style w:type="character" w:customStyle="1" w:styleId="WW8Num1z0">
    <w:name w:val="WW8Num1z0"/>
    <w:uiPriority w:val="99"/>
    <w:rsid w:val="00D56857"/>
    <w:rPr>
      <w:rFonts w:ascii="Symbol" w:hAnsi="Symbol"/>
    </w:rPr>
  </w:style>
  <w:style w:type="character" w:customStyle="1" w:styleId="WW8Num1z1">
    <w:name w:val="WW8Num1z1"/>
    <w:uiPriority w:val="99"/>
    <w:rsid w:val="00D56857"/>
    <w:rPr>
      <w:rFonts w:ascii="Courier New" w:hAnsi="Courier New"/>
    </w:rPr>
  </w:style>
  <w:style w:type="character" w:customStyle="1" w:styleId="WW8Num1z2">
    <w:name w:val="WW8Num1z2"/>
    <w:uiPriority w:val="99"/>
    <w:rsid w:val="00D56857"/>
    <w:rPr>
      <w:rFonts w:ascii="Wingdings" w:hAnsi="Wingdings"/>
    </w:rPr>
  </w:style>
  <w:style w:type="character" w:customStyle="1" w:styleId="WW8Num2z0">
    <w:name w:val="WW8Num2z0"/>
    <w:uiPriority w:val="99"/>
    <w:rsid w:val="00D56857"/>
    <w:rPr>
      <w:rFonts w:ascii="Symbol" w:hAnsi="Symbol"/>
    </w:rPr>
  </w:style>
  <w:style w:type="character" w:customStyle="1" w:styleId="WW8Num2z1">
    <w:name w:val="WW8Num2z1"/>
    <w:uiPriority w:val="99"/>
    <w:rsid w:val="00D56857"/>
    <w:rPr>
      <w:rFonts w:ascii="Courier New" w:hAnsi="Courier New"/>
    </w:rPr>
  </w:style>
  <w:style w:type="character" w:customStyle="1" w:styleId="WW8Num2z2">
    <w:name w:val="WW8Num2z2"/>
    <w:uiPriority w:val="99"/>
    <w:rsid w:val="00D56857"/>
    <w:rPr>
      <w:rFonts w:ascii="Wingdings" w:hAnsi="Wingdings"/>
    </w:rPr>
  </w:style>
  <w:style w:type="character" w:customStyle="1" w:styleId="WW8Num3z0">
    <w:name w:val="WW8Num3z0"/>
    <w:uiPriority w:val="99"/>
    <w:rsid w:val="00D56857"/>
    <w:rPr>
      <w:rFonts w:ascii="Symbol" w:hAnsi="Symbol"/>
    </w:rPr>
  </w:style>
  <w:style w:type="character" w:customStyle="1" w:styleId="WW8Num3z1">
    <w:name w:val="WW8Num3z1"/>
    <w:uiPriority w:val="99"/>
    <w:rsid w:val="00D56857"/>
    <w:rPr>
      <w:rFonts w:ascii="Courier New" w:hAnsi="Courier New"/>
    </w:rPr>
  </w:style>
  <w:style w:type="character" w:customStyle="1" w:styleId="WW8Num3z2">
    <w:name w:val="WW8Num3z2"/>
    <w:uiPriority w:val="99"/>
    <w:rsid w:val="00D56857"/>
    <w:rPr>
      <w:rFonts w:ascii="Wingdings" w:hAnsi="Wingdings"/>
    </w:rPr>
  </w:style>
  <w:style w:type="character" w:customStyle="1" w:styleId="WW8Num4z0">
    <w:name w:val="WW8Num4z0"/>
    <w:uiPriority w:val="99"/>
    <w:rsid w:val="00D56857"/>
    <w:rPr>
      <w:sz w:val="24"/>
    </w:rPr>
  </w:style>
  <w:style w:type="character" w:customStyle="1" w:styleId="WW8Num4z1">
    <w:name w:val="WW8Num4z1"/>
    <w:uiPriority w:val="99"/>
    <w:rsid w:val="00D56857"/>
  </w:style>
  <w:style w:type="character" w:customStyle="1" w:styleId="WW8Num4z2">
    <w:name w:val="WW8Num4z2"/>
    <w:uiPriority w:val="99"/>
    <w:rsid w:val="00D56857"/>
  </w:style>
  <w:style w:type="character" w:customStyle="1" w:styleId="WW8Num4z3">
    <w:name w:val="WW8Num4z3"/>
    <w:uiPriority w:val="99"/>
    <w:rsid w:val="00D56857"/>
  </w:style>
  <w:style w:type="character" w:customStyle="1" w:styleId="WW8Num4z4">
    <w:name w:val="WW8Num4z4"/>
    <w:uiPriority w:val="99"/>
    <w:rsid w:val="00D56857"/>
  </w:style>
  <w:style w:type="character" w:customStyle="1" w:styleId="WW8Num4z5">
    <w:name w:val="WW8Num4z5"/>
    <w:uiPriority w:val="99"/>
    <w:rsid w:val="00D56857"/>
  </w:style>
  <w:style w:type="character" w:customStyle="1" w:styleId="WW8Num4z6">
    <w:name w:val="WW8Num4z6"/>
    <w:uiPriority w:val="99"/>
    <w:rsid w:val="00D56857"/>
  </w:style>
  <w:style w:type="character" w:customStyle="1" w:styleId="WW8Num4z7">
    <w:name w:val="WW8Num4z7"/>
    <w:uiPriority w:val="99"/>
    <w:rsid w:val="00D56857"/>
  </w:style>
  <w:style w:type="character" w:customStyle="1" w:styleId="WW8Num4z8">
    <w:name w:val="WW8Num4z8"/>
    <w:uiPriority w:val="99"/>
    <w:rsid w:val="00D56857"/>
  </w:style>
  <w:style w:type="character" w:customStyle="1" w:styleId="WW8Num5z0">
    <w:name w:val="WW8Num5z0"/>
    <w:uiPriority w:val="99"/>
    <w:rsid w:val="00D56857"/>
    <w:rPr>
      <w:rFonts w:ascii="Symbol" w:hAnsi="Symbol"/>
      <w:sz w:val="24"/>
    </w:rPr>
  </w:style>
  <w:style w:type="character" w:customStyle="1" w:styleId="WW8Num5z1">
    <w:name w:val="WW8Num5z1"/>
    <w:uiPriority w:val="99"/>
    <w:rsid w:val="00D56857"/>
    <w:rPr>
      <w:rFonts w:ascii="Courier New" w:hAnsi="Courier New"/>
    </w:rPr>
  </w:style>
  <w:style w:type="character" w:customStyle="1" w:styleId="WW8Num5z2">
    <w:name w:val="WW8Num5z2"/>
    <w:uiPriority w:val="99"/>
    <w:rsid w:val="00D56857"/>
    <w:rPr>
      <w:rFonts w:ascii="Wingdings" w:hAnsi="Wingdings"/>
    </w:rPr>
  </w:style>
  <w:style w:type="character" w:customStyle="1" w:styleId="WW8Num6z0">
    <w:name w:val="WW8Num6z0"/>
    <w:uiPriority w:val="99"/>
    <w:rsid w:val="00D56857"/>
    <w:rPr>
      <w:rFonts w:ascii="Symbol" w:hAnsi="Symbol"/>
    </w:rPr>
  </w:style>
  <w:style w:type="character" w:customStyle="1" w:styleId="WW8Num6z1">
    <w:name w:val="WW8Num6z1"/>
    <w:uiPriority w:val="99"/>
    <w:rsid w:val="00D56857"/>
    <w:rPr>
      <w:rFonts w:ascii="Courier New" w:hAnsi="Courier New"/>
    </w:rPr>
  </w:style>
  <w:style w:type="character" w:customStyle="1" w:styleId="WW8Num6z2">
    <w:name w:val="WW8Num6z2"/>
    <w:uiPriority w:val="99"/>
    <w:rsid w:val="00D56857"/>
    <w:rPr>
      <w:rFonts w:ascii="Wingdings" w:hAnsi="Wingdings"/>
    </w:rPr>
  </w:style>
  <w:style w:type="character" w:customStyle="1" w:styleId="WW8Num7z0">
    <w:name w:val="WW8Num7z0"/>
    <w:uiPriority w:val="99"/>
    <w:rsid w:val="00D56857"/>
    <w:rPr>
      <w:rFonts w:ascii="Symbol" w:hAnsi="Symbol"/>
    </w:rPr>
  </w:style>
  <w:style w:type="character" w:customStyle="1" w:styleId="WW8Num7z1">
    <w:name w:val="WW8Num7z1"/>
    <w:uiPriority w:val="99"/>
    <w:rsid w:val="00D56857"/>
    <w:rPr>
      <w:rFonts w:ascii="Courier New" w:hAnsi="Courier New"/>
    </w:rPr>
  </w:style>
  <w:style w:type="character" w:customStyle="1" w:styleId="WW8Num7z2">
    <w:name w:val="WW8Num7z2"/>
    <w:uiPriority w:val="99"/>
    <w:rsid w:val="00D56857"/>
    <w:rPr>
      <w:rFonts w:ascii="Wingdings" w:hAnsi="Wingdings"/>
    </w:rPr>
  </w:style>
  <w:style w:type="character" w:customStyle="1" w:styleId="WW8Num8z0">
    <w:name w:val="WW8Num8z0"/>
    <w:uiPriority w:val="99"/>
    <w:rsid w:val="00D56857"/>
    <w:rPr>
      <w:rFonts w:ascii="Symbol" w:hAnsi="Symbol"/>
    </w:rPr>
  </w:style>
  <w:style w:type="character" w:customStyle="1" w:styleId="WW8Num8z1">
    <w:name w:val="WW8Num8z1"/>
    <w:uiPriority w:val="99"/>
    <w:rsid w:val="00D56857"/>
    <w:rPr>
      <w:rFonts w:ascii="Courier New" w:hAnsi="Courier New"/>
    </w:rPr>
  </w:style>
  <w:style w:type="character" w:customStyle="1" w:styleId="WW8Num8z2">
    <w:name w:val="WW8Num8z2"/>
    <w:uiPriority w:val="99"/>
    <w:rsid w:val="00D56857"/>
    <w:rPr>
      <w:rFonts w:ascii="Wingdings" w:hAnsi="Wingdings"/>
    </w:rPr>
  </w:style>
  <w:style w:type="character" w:customStyle="1" w:styleId="WW8Num9z0">
    <w:name w:val="WW8Num9z0"/>
    <w:uiPriority w:val="99"/>
    <w:rsid w:val="00D56857"/>
    <w:rPr>
      <w:rFonts w:ascii="Wingdings" w:hAnsi="Wingdings"/>
    </w:rPr>
  </w:style>
  <w:style w:type="character" w:customStyle="1" w:styleId="WW8Num9z1">
    <w:name w:val="WW8Num9z1"/>
    <w:uiPriority w:val="99"/>
    <w:rsid w:val="00D56857"/>
    <w:rPr>
      <w:rFonts w:ascii="Courier New" w:hAnsi="Courier New"/>
    </w:rPr>
  </w:style>
  <w:style w:type="character" w:customStyle="1" w:styleId="WW8Num9z3">
    <w:name w:val="WW8Num9z3"/>
    <w:uiPriority w:val="99"/>
    <w:rsid w:val="00D56857"/>
    <w:rPr>
      <w:rFonts w:ascii="Symbol" w:hAnsi="Symbol"/>
    </w:rPr>
  </w:style>
  <w:style w:type="character" w:customStyle="1" w:styleId="WW8Num10z0">
    <w:name w:val="WW8Num10z0"/>
    <w:uiPriority w:val="99"/>
    <w:rsid w:val="00D56857"/>
    <w:rPr>
      <w:rFonts w:ascii="Symbol" w:hAnsi="Symbol"/>
    </w:rPr>
  </w:style>
  <w:style w:type="character" w:customStyle="1" w:styleId="WW8Num10z1">
    <w:name w:val="WW8Num10z1"/>
    <w:uiPriority w:val="99"/>
    <w:rsid w:val="00D56857"/>
    <w:rPr>
      <w:rFonts w:ascii="Courier New" w:hAnsi="Courier New"/>
    </w:rPr>
  </w:style>
  <w:style w:type="character" w:customStyle="1" w:styleId="WW8Num10z2">
    <w:name w:val="WW8Num10z2"/>
    <w:uiPriority w:val="99"/>
    <w:rsid w:val="00D56857"/>
    <w:rPr>
      <w:rFonts w:ascii="Wingdings" w:hAnsi="Wingdings"/>
    </w:rPr>
  </w:style>
  <w:style w:type="character" w:customStyle="1" w:styleId="WW8Num11z0">
    <w:name w:val="WW8Num11z0"/>
    <w:uiPriority w:val="99"/>
    <w:rsid w:val="00D56857"/>
    <w:rPr>
      <w:rFonts w:ascii="Symbol" w:hAnsi="Symbol"/>
    </w:rPr>
  </w:style>
  <w:style w:type="character" w:customStyle="1" w:styleId="WW8Num11z1">
    <w:name w:val="WW8Num11z1"/>
    <w:uiPriority w:val="99"/>
    <w:rsid w:val="00D56857"/>
    <w:rPr>
      <w:rFonts w:ascii="Courier New" w:hAnsi="Courier New"/>
    </w:rPr>
  </w:style>
  <w:style w:type="character" w:customStyle="1" w:styleId="WW8Num11z2">
    <w:name w:val="WW8Num11z2"/>
    <w:uiPriority w:val="99"/>
    <w:rsid w:val="00D56857"/>
    <w:rPr>
      <w:rFonts w:ascii="Wingdings" w:hAnsi="Wingdings"/>
    </w:rPr>
  </w:style>
  <w:style w:type="character" w:customStyle="1" w:styleId="WW8Num12z0">
    <w:name w:val="WW8Num12z0"/>
    <w:uiPriority w:val="99"/>
    <w:rsid w:val="00D56857"/>
    <w:rPr>
      <w:rFonts w:ascii="Times New Roman" w:hAnsi="Times New Roman"/>
    </w:rPr>
  </w:style>
  <w:style w:type="character" w:customStyle="1" w:styleId="WW8Num13z0">
    <w:name w:val="WW8Num13z0"/>
    <w:uiPriority w:val="99"/>
    <w:rsid w:val="00D56857"/>
  </w:style>
  <w:style w:type="character" w:customStyle="1" w:styleId="WW8Num13z1">
    <w:name w:val="WW8Num13z1"/>
    <w:uiPriority w:val="99"/>
    <w:rsid w:val="00D56857"/>
  </w:style>
  <w:style w:type="character" w:customStyle="1" w:styleId="WW8Num13z2">
    <w:name w:val="WW8Num13z2"/>
    <w:uiPriority w:val="99"/>
    <w:rsid w:val="00D56857"/>
  </w:style>
  <w:style w:type="character" w:customStyle="1" w:styleId="WW8Num13z3">
    <w:name w:val="WW8Num13z3"/>
    <w:uiPriority w:val="99"/>
    <w:rsid w:val="00D56857"/>
  </w:style>
  <w:style w:type="character" w:customStyle="1" w:styleId="WW8Num13z4">
    <w:name w:val="WW8Num13z4"/>
    <w:uiPriority w:val="99"/>
    <w:rsid w:val="00D56857"/>
  </w:style>
  <w:style w:type="character" w:customStyle="1" w:styleId="WW8Num13z5">
    <w:name w:val="WW8Num13z5"/>
    <w:uiPriority w:val="99"/>
    <w:rsid w:val="00D56857"/>
  </w:style>
  <w:style w:type="character" w:customStyle="1" w:styleId="WW8Num13z6">
    <w:name w:val="WW8Num13z6"/>
    <w:uiPriority w:val="99"/>
    <w:rsid w:val="00D56857"/>
  </w:style>
  <w:style w:type="character" w:customStyle="1" w:styleId="WW8Num13z7">
    <w:name w:val="WW8Num13z7"/>
    <w:uiPriority w:val="99"/>
    <w:rsid w:val="00D56857"/>
  </w:style>
  <w:style w:type="character" w:customStyle="1" w:styleId="WW8Num13z8">
    <w:name w:val="WW8Num13z8"/>
    <w:uiPriority w:val="99"/>
    <w:rsid w:val="00D56857"/>
  </w:style>
  <w:style w:type="character" w:customStyle="1" w:styleId="WW8Num14z0">
    <w:name w:val="WW8Num14z0"/>
    <w:uiPriority w:val="99"/>
    <w:rsid w:val="00D56857"/>
    <w:rPr>
      <w:rFonts w:ascii="Symbol" w:hAnsi="Symbol"/>
    </w:rPr>
  </w:style>
  <w:style w:type="character" w:customStyle="1" w:styleId="WW8Num14z1">
    <w:name w:val="WW8Num14z1"/>
    <w:uiPriority w:val="99"/>
    <w:rsid w:val="00D56857"/>
    <w:rPr>
      <w:rFonts w:ascii="Courier New" w:hAnsi="Courier New"/>
    </w:rPr>
  </w:style>
  <w:style w:type="character" w:customStyle="1" w:styleId="WW8Num14z2">
    <w:name w:val="WW8Num14z2"/>
    <w:uiPriority w:val="99"/>
    <w:rsid w:val="00D56857"/>
    <w:rPr>
      <w:rFonts w:ascii="Wingdings" w:hAnsi="Wingdings"/>
    </w:rPr>
  </w:style>
  <w:style w:type="character" w:customStyle="1" w:styleId="WW8Num15z0">
    <w:name w:val="WW8Num15z0"/>
    <w:uiPriority w:val="99"/>
    <w:rsid w:val="00D56857"/>
    <w:rPr>
      <w:rFonts w:ascii="Symbol" w:hAnsi="Symbol"/>
    </w:rPr>
  </w:style>
  <w:style w:type="character" w:customStyle="1" w:styleId="WW8Num15z1">
    <w:name w:val="WW8Num15z1"/>
    <w:uiPriority w:val="99"/>
    <w:rsid w:val="00D56857"/>
    <w:rPr>
      <w:rFonts w:ascii="Courier New" w:hAnsi="Courier New"/>
    </w:rPr>
  </w:style>
  <w:style w:type="character" w:customStyle="1" w:styleId="WW8Num15z2">
    <w:name w:val="WW8Num15z2"/>
    <w:uiPriority w:val="99"/>
    <w:rsid w:val="00D56857"/>
    <w:rPr>
      <w:rFonts w:ascii="Wingdings" w:hAnsi="Wingdings"/>
    </w:rPr>
  </w:style>
  <w:style w:type="character" w:customStyle="1" w:styleId="WW8Num16z0">
    <w:name w:val="WW8Num16z0"/>
    <w:uiPriority w:val="99"/>
    <w:rsid w:val="00D56857"/>
    <w:rPr>
      <w:rFonts w:ascii="Symbol" w:hAnsi="Symbol"/>
    </w:rPr>
  </w:style>
  <w:style w:type="character" w:customStyle="1" w:styleId="WW8Num16z1">
    <w:name w:val="WW8Num16z1"/>
    <w:uiPriority w:val="99"/>
    <w:rsid w:val="00D56857"/>
    <w:rPr>
      <w:rFonts w:ascii="Courier New" w:hAnsi="Courier New"/>
    </w:rPr>
  </w:style>
  <w:style w:type="character" w:customStyle="1" w:styleId="WW8Num16z2">
    <w:name w:val="WW8Num16z2"/>
    <w:uiPriority w:val="99"/>
    <w:rsid w:val="00D56857"/>
    <w:rPr>
      <w:rFonts w:ascii="Wingdings" w:hAnsi="Wingdings"/>
    </w:rPr>
  </w:style>
  <w:style w:type="character" w:customStyle="1" w:styleId="WW8Num17z0">
    <w:name w:val="WW8Num17z0"/>
    <w:uiPriority w:val="99"/>
    <w:rsid w:val="00D56857"/>
    <w:rPr>
      <w:rFonts w:ascii="Symbol" w:hAnsi="Symbol"/>
    </w:rPr>
  </w:style>
  <w:style w:type="character" w:customStyle="1" w:styleId="WW8Num17z1">
    <w:name w:val="WW8Num17z1"/>
    <w:uiPriority w:val="99"/>
    <w:rsid w:val="00D56857"/>
    <w:rPr>
      <w:rFonts w:ascii="Courier New" w:hAnsi="Courier New"/>
    </w:rPr>
  </w:style>
  <w:style w:type="character" w:customStyle="1" w:styleId="WW8Num17z2">
    <w:name w:val="WW8Num17z2"/>
    <w:uiPriority w:val="99"/>
    <w:rsid w:val="00D56857"/>
    <w:rPr>
      <w:rFonts w:ascii="Wingdings" w:hAnsi="Wingdings"/>
    </w:rPr>
  </w:style>
  <w:style w:type="character" w:customStyle="1" w:styleId="WW8Num18z0">
    <w:name w:val="WW8Num18z0"/>
    <w:uiPriority w:val="99"/>
    <w:rsid w:val="00D56857"/>
    <w:rPr>
      <w:rFonts w:ascii="Symbol" w:hAnsi="Symbol"/>
    </w:rPr>
  </w:style>
  <w:style w:type="character" w:customStyle="1" w:styleId="WW8Num18z1">
    <w:name w:val="WW8Num18z1"/>
    <w:uiPriority w:val="99"/>
    <w:rsid w:val="00D56857"/>
    <w:rPr>
      <w:rFonts w:ascii="Courier New" w:hAnsi="Courier New"/>
    </w:rPr>
  </w:style>
  <w:style w:type="character" w:customStyle="1" w:styleId="WW8Num18z2">
    <w:name w:val="WW8Num18z2"/>
    <w:uiPriority w:val="99"/>
    <w:rsid w:val="00D56857"/>
    <w:rPr>
      <w:rFonts w:ascii="Wingdings" w:hAnsi="Wingdings"/>
    </w:rPr>
  </w:style>
  <w:style w:type="character" w:customStyle="1" w:styleId="WW8Num19z0">
    <w:name w:val="WW8Num19z0"/>
    <w:uiPriority w:val="99"/>
    <w:rsid w:val="00D56857"/>
    <w:rPr>
      <w:rFonts w:ascii="Symbol" w:hAnsi="Symbol"/>
    </w:rPr>
  </w:style>
  <w:style w:type="character" w:customStyle="1" w:styleId="WW8Num19z1">
    <w:name w:val="WW8Num19z1"/>
    <w:uiPriority w:val="99"/>
    <w:rsid w:val="00D56857"/>
    <w:rPr>
      <w:rFonts w:ascii="Courier New" w:hAnsi="Courier New"/>
    </w:rPr>
  </w:style>
  <w:style w:type="character" w:customStyle="1" w:styleId="WW8Num19z2">
    <w:name w:val="WW8Num19z2"/>
    <w:uiPriority w:val="99"/>
    <w:rsid w:val="00D56857"/>
    <w:rPr>
      <w:rFonts w:ascii="Wingdings" w:hAnsi="Wingdings"/>
    </w:rPr>
  </w:style>
  <w:style w:type="character" w:customStyle="1" w:styleId="WW8Num20z0">
    <w:name w:val="WW8Num20z0"/>
    <w:uiPriority w:val="99"/>
    <w:rsid w:val="00D56857"/>
  </w:style>
  <w:style w:type="character" w:customStyle="1" w:styleId="WW8Num21z0">
    <w:name w:val="WW8Num21z0"/>
    <w:uiPriority w:val="99"/>
    <w:rsid w:val="00D56857"/>
    <w:rPr>
      <w:rFonts w:ascii="Symbol" w:hAnsi="Symbol"/>
    </w:rPr>
  </w:style>
  <w:style w:type="character" w:customStyle="1" w:styleId="WW8Num21z1">
    <w:name w:val="WW8Num21z1"/>
    <w:uiPriority w:val="99"/>
    <w:rsid w:val="00D56857"/>
    <w:rPr>
      <w:rFonts w:ascii="Courier New" w:hAnsi="Courier New"/>
    </w:rPr>
  </w:style>
  <w:style w:type="character" w:customStyle="1" w:styleId="WW8Num21z2">
    <w:name w:val="WW8Num21z2"/>
    <w:uiPriority w:val="99"/>
    <w:rsid w:val="00D56857"/>
    <w:rPr>
      <w:rFonts w:ascii="Wingdings" w:hAnsi="Wingdings"/>
    </w:rPr>
  </w:style>
  <w:style w:type="character" w:customStyle="1" w:styleId="WW8Num22z0">
    <w:name w:val="WW8Num22z0"/>
    <w:uiPriority w:val="99"/>
    <w:rsid w:val="00D56857"/>
    <w:rPr>
      <w:rFonts w:ascii="Symbol" w:hAnsi="Symbol"/>
    </w:rPr>
  </w:style>
  <w:style w:type="character" w:customStyle="1" w:styleId="WW8Num22z1">
    <w:name w:val="WW8Num22z1"/>
    <w:uiPriority w:val="99"/>
    <w:rsid w:val="00D56857"/>
    <w:rPr>
      <w:rFonts w:ascii="Courier New" w:hAnsi="Courier New"/>
    </w:rPr>
  </w:style>
  <w:style w:type="character" w:customStyle="1" w:styleId="WW8Num22z2">
    <w:name w:val="WW8Num22z2"/>
    <w:uiPriority w:val="99"/>
    <w:rsid w:val="00D56857"/>
    <w:rPr>
      <w:rFonts w:ascii="Wingdings" w:hAnsi="Wingdings"/>
    </w:rPr>
  </w:style>
  <w:style w:type="character" w:customStyle="1" w:styleId="WW8Num23z0">
    <w:name w:val="WW8Num23z0"/>
    <w:uiPriority w:val="99"/>
    <w:rsid w:val="00D56857"/>
    <w:rPr>
      <w:rFonts w:ascii="Symbol" w:hAnsi="Symbol"/>
    </w:rPr>
  </w:style>
  <w:style w:type="character" w:customStyle="1" w:styleId="WW8Num23z1">
    <w:name w:val="WW8Num23z1"/>
    <w:uiPriority w:val="99"/>
    <w:rsid w:val="00D56857"/>
    <w:rPr>
      <w:rFonts w:ascii="Courier New" w:hAnsi="Courier New"/>
    </w:rPr>
  </w:style>
  <w:style w:type="character" w:customStyle="1" w:styleId="WW8Num23z2">
    <w:name w:val="WW8Num23z2"/>
    <w:uiPriority w:val="99"/>
    <w:rsid w:val="00D56857"/>
    <w:rPr>
      <w:rFonts w:ascii="Wingdings" w:hAnsi="Wingdings"/>
    </w:rPr>
  </w:style>
  <w:style w:type="character" w:customStyle="1" w:styleId="WW8Num24z0">
    <w:name w:val="WW8Num24z0"/>
    <w:uiPriority w:val="99"/>
    <w:rsid w:val="00D56857"/>
    <w:rPr>
      <w:rFonts w:ascii="Symbol" w:hAnsi="Symbol"/>
    </w:rPr>
  </w:style>
  <w:style w:type="character" w:customStyle="1" w:styleId="WW8Num24z1">
    <w:name w:val="WW8Num24z1"/>
    <w:uiPriority w:val="99"/>
    <w:rsid w:val="00D56857"/>
    <w:rPr>
      <w:rFonts w:ascii="Courier New" w:hAnsi="Courier New"/>
    </w:rPr>
  </w:style>
  <w:style w:type="character" w:customStyle="1" w:styleId="WW8Num24z2">
    <w:name w:val="WW8Num24z2"/>
    <w:uiPriority w:val="99"/>
    <w:rsid w:val="00D56857"/>
    <w:rPr>
      <w:rFonts w:ascii="Wingdings" w:hAnsi="Wingdings"/>
    </w:rPr>
  </w:style>
  <w:style w:type="character" w:customStyle="1" w:styleId="WW8Num25z0">
    <w:name w:val="WW8Num25z0"/>
    <w:uiPriority w:val="99"/>
    <w:rsid w:val="00D56857"/>
    <w:rPr>
      <w:rFonts w:ascii="Symbol" w:hAnsi="Symbol"/>
    </w:rPr>
  </w:style>
  <w:style w:type="character" w:customStyle="1" w:styleId="WW8Num25z1">
    <w:name w:val="WW8Num25z1"/>
    <w:uiPriority w:val="99"/>
    <w:rsid w:val="00D56857"/>
    <w:rPr>
      <w:rFonts w:ascii="Courier New" w:hAnsi="Courier New"/>
    </w:rPr>
  </w:style>
  <w:style w:type="character" w:customStyle="1" w:styleId="WW8Num25z2">
    <w:name w:val="WW8Num25z2"/>
    <w:uiPriority w:val="99"/>
    <w:rsid w:val="00D56857"/>
    <w:rPr>
      <w:rFonts w:ascii="Wingdings" w:hAnsi="Wingdings"/>
    </w:rPr>
  </w:style>
  <w:style w:type="character" w:customStyle="1" w:styleId="WW8Num26z0">
    <w:name w:val="WW8Num26z0"/>
    <w:uiPriority w:val="99"/>
    <w:rsid w:val="00D56857"/>
    <w:rPr>
      <w:rFonts w:ascii="Symbol" w:hAnsi="Symbol"/>
    </w:rPr>
  </w:style>
  <w:style w:type="character" w:customStyle="1" w:styleId="WW8Num26z1">
    <w:name w:val="WW8Num26z1"/>
    <w:uiPriority w:val="99"/>
    <w:rsid w:val="00D56857"/>
    <w:rPr>
      <w:rFonts w:ascii="Courier New" w:hAnsi="Courier New"/>
    </w:rPr>
  </w:style>
  <w:style w:type="character" w:customStyle="1" w:styleId="WW8Num26z2">
    <w:name w:val="WW8Num26z2"/>
    <w:uiPriority w:val="99"/>
    <w:rsid w:val="00D56857"/>
    <w:rPr>
      <w:rFonts w:ascii="Wingdings" w:hAnsi="Wingdings"/>
    </w:rPr>
  </w:style>
  <w:style w:type="character" w:customStyle="1" w:styleId="WW8Num27z0">
    <w:name w:val="WW8Num27z0"/>
    <w:uiPriority w:val="99"/>
    <w:rsid w:val="00D56857"/>
    <w:rPr>
      <w:rFonts w:ascii="Symbol" w:hAnsi="Symbol"/>
    </w:rPr>
  </w:style>
  <w:style w:type="character" w:customStyle="1" w:styleId="WW8Num27z1">
    <w:name w:val="WW8Num27z1"/>
    <w:uiPriority w:val="99"/>
    <w:rsid w:val="00D56857"/>
    <w:rPr>
      <w:rFonts w:ascii="Courier New" w:hAnsi="Courier New"/>
    </w:rPr>
  </w:style>
  <w:style w:type="character" w:customStyle="1" w:styleId="WW8Num27z2">
    <w:name w:val="WW8Num27z2"/>
    <w:uiPriority w:val="99"/>
    <w:rsid w:val="00D56857"/>
    <w:rPr>
      <w:rFonts w:ascii="Wingdings" w:hAnsi="Wingdings"/>
    </w:rPr>
  </w:style>
  <w:style w:type="character" w:customStyle="1" w:styleId="WW8Num28z0">
    <w:name w:val="WW8Num28z0"/>
    <w:uiPriority w:val="99"/>
    <w:rsid w:val="00D56857"/>
  </w:style>
  <w:style w:type="character" w:customStyle="1" w:styleId="WW8Num28z1">
    <w:name w:val="WW8Num28z1"/>
    <w:uiPriority w:val="99"/>
    <w:rsid w:val="00D56857"/>
  </w:style>
  <w:style w:type="character" w:customStyle="1" w:styleId="WW8Num28z2">
    <w:name w:val="WW8Num28z2"/>
    <w:uiPriority w:val="99"/>
    <w:rsid w:val="00D56857"/>
  </w:style>
  <w:style w:type="character" w:customStyle="1" w:styleId="WW8Num28z3">
    <w:name w:val="WW8Num28z3"/>
    <w:uiPriority w:val="99"/>
    <w:rsid w:val="00D56857"/>
  </w:style>
  <w:style w:type="character" w:customStyle="1" w:styleId="WW8Num28z4">
    <w:name w:val="WW8Num28z4"/>
    <w:uiPriority w:val="99"/>
    <w:rsid w:val="00D56857"/>
  </w:style>
  <w:style w:type="character" w:customStyle="1" w:styleId="WW8Num28z5">
    <w:name w:val="WW8Num28z5"/>
    <w:uiPriority w:val="99"/>
    <w:rsid w:val="00D56857"/>
  </w:style>
  <w:style w:type="character" w:customStyle="1" w:styleId="WW8Num28z6">
    <w:name w:val="WW8Num28z6"/>
    <w:uiPriority w:val="99"/>
    <w:rsid w:val="00D56857"/>
  </w:style>
  <w:style w:type="character" w:customStyle="1" w:styleId="WW8Num28z7">
    <w:name w:val="WW8Num28z7"/>
    <w:uiPriority w:val="99"/>
    <w:rsid w:val="00D56857"/>
  </w:style>
  <w:style w:type="character" w:customStyle="1" w:styleId="WW8Num28z8">
    <w:name w:val="WW8Num28z8"/>
    <w:uiPriority w:val="99"/>
    <w:rsid w:val="00D56857"/>
  </w:style>
  <w:style w:type="character" w:customStyle="1" w:styleId="WW8Num29z0">
    <w:name w:val="WW8Num29z0"/>
    <w:uiPriority w:val="99"/>
    <w:rsid w:val="00D56857"/>
    <w:rPr>
      <w:rFonts w:ascii="Symbol" w:hAnsi="Symbol"/>
    </w:rPr>
  </w:style>
  <w:style w:type="character" w:customStyle="1" w:styleId="WW8Num29z1">
    <w:name w:val="WW8Num29z1"/>
    <w:uiPriority w:val="99"/>
    <w:rsid w:val="00D56857"/>
    <w:rPr>
      <w:rFonts w:ascii="Courier New" w:hAnsi="Courier New"/>
    </w:rPr>
  </w:style>
  <w:style w:type="character" w:customStyle="1" w:styleId="WW8Num29z2">
    <w:name w:val="WW8Num29z2"/>
    <w:uiPriority w:val="99"/>
    <w:rsid w:val="00D56857"/>
    <w:rPr>
      <w:rFonts w:ascii="Wingdings" w:hAnsi="Wingdings"/>
    </w:rPr>
  </w:style>
  <w:style w:type="character" w:customStyle="1" w:styleId="WW8Num30z0">
    <w:name w:val="WW8Num30z0"/>
    <w:uiPriority w:val="99"/>
    <w:rsid w:val="00D56857"/>
    <w:rPr>
      <w:rFonts w:ascii="Symbol" w:hAnsi="Symbol"/>
    </w:rPr>
  </w:style>
  <w:style w:type="character" w:customStyle="1" w:styleId="WW8Num30z1">
    <w:name w:val="WW8Num30z1"/>
    <w:uiPriority w:val="99"/>
    <w:rsid w:val="00D56857"/>
    <w:rPr>
      <w:rFonts w:ascii="Courier New" w:hAnsi="Courier New"/>
    </w:rPr>
  </w:style>
  <w:style w:type="character" w:customStyle="1" w:styleId="WW8Num30z2">
    <w:name w:val="WW8Num30z2"/>
    <w:uiPriority w:val="99"/>
    <w:rsid w:val="00D56857"/>
    <w:rPr>
      <w:rFonts w:ascii="Wingdings" w:hAnsi="Wingdings"/>
    </w:rPr>
  </w:style>
  <w:style w:type="character" w:customStyle="1" w:styleId="WW8Num31z0">
    <w:name w:val="WW8Num31z0"/>
    <w:uiPriority w:val="99"/>
    <w:rsid w:val="00D56857"/>
    <w:rPr>
      <w:rFonts w:ascii="Symbol" w:hAnsi="Symbol"/>
    </w:rPr>
  </w:style>
  <w:style w:type="character" w:customStyle="1" w:styleId="WW8Num31z1">
    <w:name w:val="WW8Num31z1"/>
    <w:uiPriority w:val="99"/>
    <w:rsid w:val="00D56857"/>
    <w:rPr>
      <w:rFonts w:ascii="Courier New" w:hAnsi="Courier New"/>
    </w:rPr>
  </w:style>
  <w:style w:type="character" w:customStyle="1" w:styleId="WW8Num31z2">
    <w:name w:val="WW8Num31z2"/>
    <w:uiPriority w:val="99"/>
    <w:rsid w:val="00D56857"/>
    <w:rPr>
      <w:rFonts w:ascii="Wingdings" w:hAnsi="Wingdings"/>
    </w:rPr>
  </w:style>
  <w:style w:type="character" w:customStyle="1" w:styleId="WW8Num32z0">
    <w:name w:val="WW8Num32z0"/>
    <w:uiPriority w:val="99"/>
    <w:rsid w:val="00D56857"/>
    <w:rPr>
      <w:rFonts w:ascii="Symbol" w:hAnsi="Symbol"/>
    </w:rPr>
  </w:style>
  <w:style w:type="character" w:customStyle="1" w:styleId="WW8Num32z1">
    <w:name w:val="WW8Num32z1"/>
    <w:uiPriority w:val="99"/>
    <w:rsid w:val="00D56857"/>
    <w:rPr>
      <w:rFonts w:ascii="Courier New" w:hAnsi="Courier New"/>
    </w:rPr>
  </w:style>
  <w:style w:type="character" w:customStyle="1" w:styleId="WW8Num32z2">
    <w:name w:val="WW8Num32z2"/>
    <w:uiPriority w:val="99"/>
    <w:rsid w:val="00D56857"/>
    <w:rPr>
      <w:rFonts w:ascii="Wingdings" w:hAnsi="Wingdings"/>
    </w:rPr>
  </w:style>
  <w:style w:type="character" w:customStyle="1" w:styleId="WW8Num33z0">
    <w:name w:val="WW8Num33z0"/>
    <w:uiPriority w:val="99"/>
    <w:rsid w:val="00D56857"/>
  </w:style>
  <w:style w:type="character" w:customStyle="1" w:styleId="WW8Num33z1">
    <w:name w:val="WW8Num33z1"/>
    <w:uiPriority w:val="99"/>
    <w:rsid w:val="00D56857"/>
  </w:style>
  <w:style w:type="character" w:customStyle="1" w:styleId="WW8Num33z2">
    <w:name w:val="WW8Num33z2"/>
    <w:uiPriority w:val="99"/>
    <w:rsid w:val="00D56857"/>
  </w:style>
  <w:style w:type="character" w:customStyle="1" w:styleId="WW8Num33z3">
    <w:name w:val="WW8Num33z3"/>
    <w:uiPriority w:val="99"/>
    <w:rsid w:val="00D56857"/>
  </w:style>
  <w:style w:type="character" w:customStyle="1" w:styleId="WW8Num33z4">
    <w:name w:val="WW8Num33z4"/>
    <w:uiPriority w:val="99"/>
    <w:rsid w:val="00D56857"/>
  </w:style>
  <w:style w:type="character" w:customStyle="1" w:styleId="WW8Num33z5">
    <w:name w:val="WW8Num33z5"/>
    <w:uiPriority w:val="99"/>
    <w:rsid w:val="00D56857"/>
  </w:style>
  <w:style w:type="character" w:customStyle="1" w:styleId="WW8Num33z6">
    <w:name w:val="WW8Num33z6"/>
    <w:uiPriority w:val="99"/>
    <w:rsid w:val="00D56857"/>
  </w:style>
  <w:style w:type="character" w:customStyle="1" w:styleId="WW8Num33z7">
    <w:name w:val="WW8Num33z7"/>
    <w:uiPriority w:val="99"/>
    <w:rsid w:val="00D56857"/>
  </w:style>
  <w:style w:type="character" w:customStyle="1" w:styleId="WW8Num33z8">
    <w:name w:val="WW8Num33z8"/>
    <w:uiPriority w:val="99"/>
    <w:rsid w:val="00D56857"/>
  </w:style>
  <w:style w:type="character" w:customStyle="1" w:styleId="WW8Num34z0">
    <w:name w:val="WW8Num34z0"/>
    <w:uiPriority w:val="99"/>
    <w:rsid w:val="00D56857"/>
  </w:style>
  <w:style w:type="character" w:customStyle="1" w:styleId="WW8Num34z1">
    <w:name w:val="WW8Num34z1"/>
    <w:uiPriority w:val="99"/>
    <w:rsid w:val="00D56857"/>
  </w:style>
  <w:style w:type="character" w:customStyle="1" w:styleId="WW8Num34z2">
    <w:name w:val="WW8Num34z2"/>
    <w:uiPriority w:val="99"/>
    <w:rsid w:val="00D56857"/>
  </w:style>
  <w:style w:type="character" w:customStyle="1" w:styleId="WW8Num34z3">
    <w:name w:val="WW8Num34z3"/>
    <w:uiPriority w:val="99"/>
    <w:rsid w:val="00D56857"/>
  </w:style>
  <w:style w:type="character" w:customStyle="1" w:styleId="WW8Num34z4">
    <w:name w:val="WW8Num34z4"/>
    <w:uiPriority w:val="99"/>
    <w:rsid w:val="00D56857"/>
  </w:style>
  <w:style w:type="character" w:customStyle="1" w:styleId="WW8Num34z5">
    <w:name w:val="WW8Num34z5"/>
    <w:uiPriority w:val="99"/>
    <w:rsid w:val="00D56857"/>
  </w:style>
  <w:style w:type="character" w:customStyle="1" w:styleId="WW8Num34z6">
    <w:name w:val="WW8Num34z6"/>
    <w:uiPriority w:val="99"/>
    <w:rsid w:val="00D56857"/>
  </w:style>
  <w:style w:type="character" w:customStyle="1" w:styleId="WW8Num34z7">
    <w:name w:val="WW8Num34z7"/>
    <w:uiPriority w:val="99"/>
    <w:rsid w:val="00D56857"/>
  </w:style>
  <w:style w:type="character" w:customStyle="1" w:styleId="WW8Num34z8">
    <w:name w:val="WW8Num34z8"/>
    <w:uiPriority w:val="99"/>
    <w:rsid w:val="00D56857"/>
  </w:style>
  <w:style w:type="character" w:customStyle="1" w:styleId="WW8Num35z0">
    <w:name w:val="WW8Num35z0"/>
    <w:uiPriority w:val="99"/>
    <w:rsid w:val="00D56857"/>
    <w:rPr>
      <w:rFonts w:ascii="Symbol" w:hAnsi="Symbol"/>
    </w:rPr>
  </w:style>
  <w:style w:type="character" w:customStyle="1" w:styleId="WW8Num35z1">
    <w:name w:val="WW8Num35z1"/>
    <w:uiPriority w:val="99"/>
    <w:rsid w:val="00D56857"/>
    <w:rPr>
      <w:rFonts w:ascii="Courier New" w:hAnsi="Courier New"/>
    </w:rPr>
  </w:style>
  <w:style w:type="character" w:customStyle="1" w:styleId="WW8Num35z2">
    <w:name w:val="WW8Num35z2"/>
    <w:uiPriority w:val="99"/>
    <w:rsid w:val="00D56857"/>
    <w:rPr>
      <w:rFonts w:ascii="Wingdings" w:hAnsi="Wingdings"/>
    </w:rPr>
  </w:style>
  <w:style w:type="character" w:customStyle="1" w:styleId="WW8Num36z0">
    <w:name w:val="WW8Num36z0"/>
    <w:uiPriority w:val="99"/>
    <w:rsid w:val="00D56857"/>
    <w:rPr>
      <w:rFonts w:ascii="Symbol" w:hAnsi="Symbol"/>
    </w:rPr>
  </w:style>
  <w:style w:type="character" w:customStyle="1" w:styleId="WW8Num36z1">
    <w:name w:val="WW8Num36z1"/>
    <w:uiPriority w:val="99"/>
    <w:rsid w:val="00D56857"/>
    <w:rPr>
      <w:rFonts w:ascii="Courier New" w:hAnsi="Courier New"/>
    </w:rPr>
  </w:style>
  <w:style w:type="character" w:customStyle="1" w:styleId="WW8Num36z2">
    <w:name w:val="WW8Num36z2"/>
    <w:uiPriority w:val="99"/>
    <w:rsid w:val="00D56857"/>
    <w:rPr>
      <w:rFonts w:ascii="Wingdings" w:hAnsi="Wingdings"/>
    </w:rPr>
  </w:style>
  <w:style w:type="character" w:customStyle="1" w:styleId="WW8Num37z0">
    <w:name w:val="WW8Num37z0"/>
    <w:uiPriority w:val="99"/>
    <w:rsid w:val="00D56857"/>
    <w:rPr>
      <w:rFonts w:ascii="Symbol" w:hAnsi="Symbol"/>
    </w:rPr>
  </w:style>
  <w:style w:type="character" w:customStyle="1" w:styleId="WW8Num37z1">
    <w:name w:val="WW8Num37z1"/>
    <w:uiPriority w:val="99"/>
    <w:rsid w:val="00D56857"/>
    <w:rPr>
      <w:rFonts w:ascii="Courier New" w:hAnsi="Courier New"/>
    </w:rPr>
  </w:style>
  <w:style w:type="character" w:customStyle="1" w:styleId="WW8Num37z2">
    <w:name w:val="WW8Num37z2"/>
    <w:uiPriority w:val="99"/>
    <w:rsid w:val="00D56857"/>
    <w:rPr>
      <w:rFonts w:ascii="Wingdings" w:hAnsi="Wingdings"/>
    </w:rPr>
  </w:style>
  <w:style w:type="character" w:customStyle="1" w:styleId="WW8Num38z0">
    <w:name w:val="WW8Num38z0"/>
    <w:uiPriority w:val="99"/>
    <w:rsid w:val="00D56857"/>
    <w:rPr>
      <w:rFonts w:ascii="Symbol" w:hAnsi="Symbol"/>
    </w:rPr>
  </w:style>
  <w:style w:type="character" w:customStyle="1" w:styleId="WW8Num38z1">
    <w:name w:val="WW8Num38z1"/>
    <w:uiPriority w:val="99"/>
    <w:rsid w:val="00D56857"/>
    <w:rPr>
      <w:rFonts w:ascii="Courier New" w:hAnsi="Courier New"/>
    </w:rPr>
  </w:style>
  <w:style w:type="character" w:customStyle="1" w:styleId="WW8Num38z2">
    <w:name w:val="WW8Num38z2"/>
    <w:uiPriority w:val="99"/>
    <w:rsid w:val="00D56857"/>
    <w:rPr>
      <w:rFonts w:ascii="Wingdings" w:hAnsi="Wingdings"/>
    </w:rPr>
  </w:style>
  <w:style w:type="character" w:customStyle="1" w:styleId="WW8Num39z0">
    <w:name w:val="WW8Num39z0"/>
    <w:uiPriority w:val="99"/>
    <w:rsid w:val="00D56857"/>
    <w:rPr>
      <w:rFonts w:ascii="Symbol" w:hAnsi="Symbol"/>
    </w:rPr>
  </w:style>
  <w:style w:type="character" w:customStyle="1" w:styleId="WW8Num39z1">
    <w:name w:val="WW8Num39z1"/>
    <w:uiPriority w:val="99"/>
    <w:rsid w:val="00D56857"/>
    <w:rPr>
      <w:rFonts w:ascii="Courier New" w:hAnsi="Courier New"/>
    </w:rPr>
  </w:style>
  <w:style w:type="character" w:customStyle="1" w:styleId="WW8Num39z2">
    <w:name w:val="WW8Num39z2"/>
    <w:uiPriority w:val="99"/>
    <w:rsid w:val="00D56857"/>
    <w:rPr>
      <w:rFonts w:ascii="Wingdings" w:hAnsi="Wingdings"/>
    </w:rPr>
  </w:style>
  <w:style w:type="character" w:customStyle="1" w:styleId="WW8Num40z0">
    <w:name w:val="WW8Num40z0"/>
    <w:uiPriority w:val="99"/>
    <w:rsid w:val="00D56857"/>
  </w:style>
  <w:style w:type="character" w:customStyle="1" w:styleId="WW8Num40z1">
    <w:name w:val="WW8Num40z1"/>
    <w:uiPriority w:val="99"/>
    <w:rsid w:val="00D56857"/>
  </w:style>
  <w:style w:type="character" w:customStyle="1" w:styleId="WW8Num40z2">
    <w:name w:val="WW8Num40z2"/>
    <w:uiPriority w:val="99"/>
    <w:rsid w:val="00D56857"/>
  </w:style>
  <w:style w:type="character" w:customStyle="1" w:styleId="WW8Num40z3">
    <w:name w:val="WW8Num40z3"/>
    <w:uiPriority w:val="99"/>
    <w:rsid w:val="00D56857"/>
  </w:style>
  <w:style w:type="character" w:customStyle="1" w:styleId="WW8Num40z4">
    <w:name w:val="WW8Num40z4"/>
    <w:uiPriority w:val="99"/>
    <w:rsid w:val="00D56857"/>
  </w:style>
  <w:style w:type="character" w:customStyle="1" w:styleId="WW8Num40z5">
    <w:name w:val="WW8Num40z5"/>
    <w:uiPriority w:val="99"/>
    <w:rsid w:val="00D56857"/>
  </w:style>
  <w:style w:type="character" w:customStyle="1" w:styleId="WW8Num40z6">
    <w:name w:val="WW8Num40z6"/>
    <w:uiPriority w:val="99"/>
    <w:rsid w:val="00D56857"/>
  </w:style>
  <w:style w:type="character" w:customStyle="1" w:styleId="WW8Num40z7">
    <w:name w:val="WW8Num40z7"/>
    <w:uiPriority w:val="99"/>
    <w:rsid w:val="00D56857"/>
  </w:style>
  <w:style w:type="character" w:customStyle="1" w:styleId="WW8Num40z8">
    <w:name w:val="WW8Num40z8"/>
    <w:uiPriority w:val="99"/>
    <w:rsid w:val="00D56857"/>
  </w:style>
  <w:style w:type="character" w:customStyle="1" w:styleId="WW8Num41z0">
    <w:name w:val="WW8Num41z0"/>
    <w:uiPriority w:val="99"/>
    <w:rsid w:val="00D56857"/>
    <w:rPr>
      <w:rFonts w:ascii="Symbol" w:hAnsi="Symbol"/>
    </w:rPr>
  </w:style>
  <w:style w:type="character" w:customStyle="1" w:styleId="WW8Num41z1">
    <w:name w:val="WW8Num41z1"/>
    <w:uiPriority w:val="99"/>
    <w:rsid w:val="00D56857"/>
    <w:rPr>
      <w:rFonts w:ascii="Courier New" w:hAnsi="Courier New"/>
    </w:rPr>
  </w:style>
  <w:style w:type="character" w:customStyle="1" w:styleId="WW8Num41z2">
    <w:name w:val="WW8Num41z2"/>
    <w:uiPriority w:val="99"/>
    <w:rsid w:val="00D56857"/>
    <w:rPr>
      <w:rFonts w:ascii="Wingdings" w:hAnsi="Wingdings"/>
    </w:rPr>
  </w:style>
  <w:style w:type="character" w:customStyle="1" w:styleId="WW8Num42z0">
    <w:name w:val="WW8Num42z0"/>
    <w:uiPriority w:val="99"/>
    <w:rsid w:val="00D56857"/>
    <w:rPr>
      <w:rFonts w:ascii="Symbol" w:hAnsi="Symbol"/>
    </w:rPr>
  </w:style>
  <w:style w:type="character" w:customStyle="1" w:styleId="WW8Num42z1">
    <w:name w:val="WW8Num42z1"/>
    <w:uiPriority w:val="99"/>
    <w:rsid w:val="00D56857"/>
    <w:rPr>
      <w:rFonts w:ascii="Courier New" w:hAnsi="Courier New"/>
    </w:rPr>
  </w:style>
  <w:style w:type="character" w:customStyle="1" w:styleId="WW8Num42z2">
    <w:name w:val="WW8Num42z2"/>
    <w:uiPriority w:val="99"/>
    <w:rsid w:val="00D56857"/>
    <w:rPr>
      <w:rFonts w:ascii="Wingdings" w:hAnsi="Wingdings"/>
    </w:rPr>
  </w:style>
  <w:style w:type="character" w:customStyle="1" w:styleId="WW8Num43z0">
    <w:name w:val="WW8Num43z0"/>
    <w:uiPriority w:val="99"/>
    <w:rsid w:val="00D56857"/>
    <w:rPr>
      <w:rFonts w:ascii="Symbol" w:hAnsi="Symbol"/>
    </w:rPr>
  </w:style>
  <w:style w:type="character" w:customStyle="1" w:styleId="WW8Num43z1">
    <w:name w:val="WW8Num43z1"/>
    <w:uiPriority w:val="99"/>
    <w:rsid w:val="00D56857"/>
    <w:rPr>
      <w:rFonts w:ascii="Courier New" w:hAnsi="Courier New"/>
    </w:rPr>
  </w:style>
  <w:style w:type="character" w:customStyle="1" w:styleId="WW8Num43z2">
    <w:name w:val="WW8Num43z2"/>
    <w:uiPriority w:val="99"/>
    <w:rsid w:val="00D56857"/>
    <w:rPr>
      <w:rFonts w:ascii="Wingdings" w:hAnsi="Wingdings"/>
    </w:rPr>
  </w:style>
  <w:style w:type="character" w:customStyle="1" w:styleId="WW8Num44z0">
    <w:name w:val="WW8Num44z0"/>
    <w:uiPriority w:val="99"/>
    <w:rsid w:val="00D56857"/>
    <w:rPr>
      <w:rFonts w:ascii="Symbol" w:hAnsi="Symbol"/>
    </w:rPr>
  </w:style>
  <w:style w:type="character" w:customStyle="1" w:styleId="WW8Num44z1">
    <w:name w:val="WW8Num44z1"/>
    <w:uiPriority w:val="99"/>
    <w:rsid w:val="00D56857"/>
    <w:rPr>
      <w:rFonts w:ascii="Courier New" w:hAnsi="Courier New"/>
    </w:rPr>
  </w:style>
  <w:style w:type="character" w:customStyle="1" w:styleId="WW8Num44z2">
    <w:name w:val="WW8Num44z2"/>
    <w:uiPriority w:val="99"/>
    <w:rsid w:val="00D56857"/>
    <w:rPr>
      <w:rFonts w:ascii="Wingdings" w:hAnsi="Wingdings"/>
    </w:rPr>
  </w:style>
  <w:style w:type="character" w:customStyle="1" w:styleId="WW8Num45z0">
    <w:name w:val="WW8Num45z0"/>
    <w:uiPriority w:val="99"/>
    <w:rsid w:val="00D56857"/>
    <w:rPr>
      <w:rFonts w:ascii="Symbol" w:hAnsi="Symbol"/>
    </w:rPr>
  </w:style>
  <w:style w:type="character" w:customStyle="1" w:styleId="WW8Num45z1">
    <w:name w:val="WW8Num45z1"/>
    <w:uiPriority w:val="99"/>
    <w:rsid w:val="00D56857"/>
    <w:rPr>
      <w:rFonts w:ascii="Courier New" w:hAnsi="Courier New"/>
    </w:rPr>
  </w:style>
  <w:style w:type="character" w:customStyle="1" w:styleId="WW8Num45z2">
    <w:name w:val="WW8Num45z2"/>
    <w:uiPriority w:val="99"/>
    <w:rsid w:val="00D56857"/>
    <w:rPr>
      <w:rFonts w:ascii="Wingdings" w:hAnsi="Wingdings"/>
    </w:rPr>
  </w:style>
  <w:style w:type="character" w:customStyle="1" w:styleId="WW8Num46z0">
    <w:name w:val="WW8Num46z0"/>
    <w:uiPriority w:val="99"/>
    <w:rsid w:val="00D56857"/>
    <w:rPr>
      <w:rFonts w:ascii="Symbol" w:hAnsi="Symbol"/>
    </w:rPr>
  </w:style>
  <w:style w:type="character" w:customStyle="1" w:styleId="WW8Num46z1">
    <w:name w:val="WW8Num46z1"/>
    <w:uiPriority w:val="99"/>
    <w:rsid w:val="00D56857"/>
    <w:rPr>
      <w:rFonts w:ascii="Courier New" w:hAnsi="Courier New"/>
    </w:rPr>
  </w:style>
  <w:style w:type="character" w:customStyle="1" w:styleId="WW8Num46z2">
    <w:name w:val="WW8Num46z2"/>
    <w:uiPriority w:val="99"/>
    <w:rsid w:val="00D56857"/>
    <w:rPr>
      <w:rFonts w:ascii="Wingdings" w:hAnsi="Wingdings"/>
    </w:rPr>
  </w:style>
  <w:style w:type="character" w:customStyle="1" w:styleId="WW8Num47z0">
    <w:name w:val="WW8Num47z0"/>
    <w:uiPriority w:val="99"/>
    <w:rsid w:val="00D56857"/>
    <w:rPr>
      <w:rFonts w:ascii="Wingdings" w:hAnsi="Wingdings"/>
    </w:rPr>
  </w:style>
  <w:style w:type="character" w:customStyle="1" w:styleId="WW8Num47z1">
    <w:name w:val="WW8Num47z1"/>
    <w:uiPriority w:val="99"/>
    <w:rsid w:val="00D56857"/>
    <w:rPr>
      <w:rFonts w:ascii="Courier New" w:hAnsi="Courier New"/>
    </w:rPr>
  </w:style>
  <w:style w:type="character" w:customStyle="1" w:styleId="WW8Num47z3">
    <w:name w:val="WW8Num47z3"/>
    <w:uiPriority w:val="99"/>
    <w:rsid w:val="00D56857"/>
    <w:rPr>
      <w:rFonts w:ascii="Symbol" w:hAnsi="Symbol"/>
    </w:rPr>
  </w:style>
  <w:style w:type="character" w:customStyle="1" w:styleId="WW8Num48z0">
    <w:name w:val="WW8Num48z0"/>
    <w:uiPriority w:val="99"/>
    <w:rsid w:val="00D56857"/>
    <w:rPr>
      <w:rFonts w:ascii="Symbol" w:hAnsi="Symbol"/>
    </w:rPr>
  </w:style>
  <w:style w:type="character" w:customStyle="1" w:styleId="WW8Num48z1">
    <w:name w:val="WW8Num48z1"/>
    <w:uiPriority w:val="99"/>
    <w:rsid w:val="00D56857"/>
    <w:rPr>
      <w:rFonts w:ascii="Courier New" w:hAnsi="Courier New"/>
    </w:rPr>
  </w:style>
  <w:style w:type="character" w:customStyle="1" w:styleId="WW8Num48z2">
    <w:name w:val="WW8Num48z2"/>
    <w:uiPriority w:val="99"/>
    <w:rsid w:val="00D56857"/>
    <w:rPr>
      <w:rFonts w:ascii="Wingdings" w:hAnsi="Wingdings"/>
    </w:rPr>
  </w:style>
  <w:style w:type="character" w:customStyle="1" w:styleId="14">
    <w:name w:val="Основной шрифт абзаца1"/>
    <w:uiPriority w:val="99"/>
    <w:rsid w:val="00D56857"/>
  </w:style>
  <w:style w:type="character" w:customStyle="1" w:styleId="small11">
    <w:name w:val="small11"/>
    <w:uiPriority w:val="99"/>
    <w:rsid w:val="00D56857"/>
    <w:rPr>
      <w:sz w:val="16"/>
    </w:rPr>
  </w:style>
  <w:style w:type="character" w:customStyle="1" w:styleId="FontStyle29">
    <w:name w:val="Font Style29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37">
    <w:name w:val="Font Style37"/>
    <w:uiPriority w:val="99"/>
    <w:rsid w:val="00D56857"/>
    <w:rPr>
      <w:rFonts w:ascii="Times New Roman" w:hAnsi="Times New Roman"/>
      <w:sz w:val="20"/>
    </w:rPr>
  </w:style>
  <w:style w:type="character" w:customStyle="1" w:styleId="FontStyle34">
    <w:name w:val="Font Style34"/>
    <w:uiPriority w:val="99"/>
    <w:rsid w:val="00D56857"/>
    <w:rPr>
      <w:rFonts w:ascii="Times New Roman" w:hAnsi="Times New Roman"/>
      <w:b/>
      <w:sz w:val="20"/>
    </w:rPr>
  </w:style>
  <w:style w:type="character" w:customStyle="1" w:styleId="15">
    <w:name w:val="Заголовок №1_"/>
    <w:uiPriority w:val="99"/>
    <w:rsid w:val="00D56857"/>
    <w:rPr>
      <w:rFonts w:ascii="Arial" w:hAnsi="Arial"/>
      <w:b/>
      <w:smallCaps/>
      <w:sz w:val="24"/>
      <w:shd w:val="clear" w:color="auto" w:fill="FFFFFF"/>
    </w:rPr>
  </w:style>
  <w:style w:type="character" w:customStyle="1" w:styleId="16">
    <w:name w:val="Основной текст Знак1"/>
    <w:basedOn w:val="DefaultParagraphFont"/>
    <w:uiPriority w:val="99"/>
    <w:semiHidden/>
    <w:locked/>
    <w:rsid w:val="00D56857"/>
    <w:rPr>
      <w:rFonts w:ascii="Arial" w:hAnsi="Arial" w:cs="Times New Roman"/>
      <w:shd w:val="clear" w:color="auto" w:fill="FFFFFF"/>
      <w:lang w:eastAsia="ar-SA" w:bidi="ar-SA"/>
    </w:rPr>
  </w:style>
  <w:style w:type="character" w:customStyle="1" w:styleId="17">
    <w:name w:val="Текст выноски Знак1"/>
    <w:basedOn w:val="DefaultParagraphFont"/>
    <w:uiPriority w:val="99"/>
    <w:semiHidden/>
    <w:locked/>
    <w:rsid w:val="00D56857"/>
    <w:rPr>
      <w:rFonts w:ascii="Tahoma" w:hAnsi="Tahoma" w:cs="Times New Roman"/>
      <w:sz w:val="16"/>
      <w:szCs w:val="16"/>
      <w:lang w:eastAsia="ar-SA" w:bidi="ar-SA"/>
    </w:rPr>
  </w:style>
  <w:style w:type="character" w:customStyle="1" w:styleId="18">
    <w:name w:val="Верхний колонтитул Знак1"/>
    <w:basedOn w:val="DefaultParagraphFont"/>
    <w:uiPriority w:val="99"/>
    <w:semiHidden/>
    <w:locked/>
    <w:rsid w:val="00D56857"/>
    <w:rPr>
      <w:rFonts w:ascii="Calibri" w:hAnsi="Calibri" w:cs="Times New Roman"/>
      <w:lang w:eastAsia="ar-SA" w:bidi="ar-SA"/>
    </w:rPr>
  </w:style>
  <w:style w:type="character" w:customStyle="1" w:styleId="19">
    <w:name w:val="Нижний колонтитул Знак1"/>
    <w:basedOn w:val="DefaultParagraphFont"/>
    <w:uiPriority w:val="99"/>
    <w:semiHidden/>
    <w:locked/>
    <w:rsid w:val="00D56857"/>
    <w:rPr>
      <w:rFonts w:ascii="Calibri" w:hAnsi="Calibri" w:cs="Times New Roman"/>
      <w:lang w:eastAsia="ar-SA" w:bidi="ar-SA"/>
    </w:rPr>
  </w:style>
  <w:style w:type="character" w:customStyle="1" w:styleId="1a">
    <w:name w:val="Основной текст с отступом Знак1"/>
    <w:basedOn w:val="DefaultParagraphFon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ntStyle17">
    <w:name w:val="Font Style17"/>
    <w:uiPriority w:val="99"/>
    <w:rsid w:val="00D56857"/>
    <w:rPr>
      <w:rFonts w:ascii="Times New Roman" w:hAnsi="Times New Roman"/>
      <w:sz w:val="16"/>
    </w:rPr>
  </w:style>
  <w:style w:type="character" w:customStyle="1" w:styleId="FontStyle173">
    <w:name w:val="Font Style173"/>
    <w:uiPriority w:val="99"/>
    <w:rsid w:val="00D56857"/>
    <w:rPr>
      <w:rFonts w:ascii="Times New Roman" w:hAnsi="Times New Roman"/>
      <w:sz w:val="18"/>
    </w:rPr>
  </w:style>
  <w:style w:type="character" w:customStyle="1" w:styleId="FontStyle181">
    <w:name w:val="Font Style181"/>
    <w:uiPriority w:val="99"/>
    <w:rsid w:val="00D56857"/>
    <w:rPr>
      <w:rFonts w:ascii="Times New Roman" w:hAnsi="Times New Roman"/>
      <w:b/>
      <w:i/>
      <w:sz w:val="18"/>
    </w:rPr>
  </w:style>
  <w:style w:type="character" w:customStyle="1" w:styleId="FontStyle235">
    <w:name w:val="Font Style235"/>
    <w:uiPriority w:val="99"/>
    <w:rsid w:val="00D56857"/>
    <w:rPr>
      <w:rFonts w:ascii="Times New Roman" w:hAnsi="Times New Roman"/>
      <w:b/>
      <w:i/>
      <w:sz w:val="12"/>
    </w:rPr>
  </w:style>
  <w:style w:type="character" w:customStyle="1" w:styleId="FontStyle18">
    <w:name w:val="Font Style18"/>
    <w:uiPriority w:val="99"/>
    <w:rsid w:val="00D56857"/>
    <w:rPr>
      <w:rFonts w:ascii="Times New Roman" w:hAnsi="Times New Roman"/>
      <w:sz w:val="18"/>
    </w:rPr>
  </w:style>
  <w:style w:type="character" w:customStyle="1" w:styleId="FontStyle24">
    <w:name w:val="Font Style24"/>
    <w:uiPriority w:val="99"/>
    <w:rsid w:val="00D56857"/>
    <w:rPr>
      <w:rFonts w:ascii="Times New Roman" w:hAnsi="Times New Roman"/>
      <w:sz w:val="16"/>
    </w:rPr>
  </w:style>
  <w:style w:type="character" w:customStyle="1" w:styleId="FontStyle16">
    <w:name w:val="Font Style16"/>
    <w:uiPriority w:val="99"/>
    <w:rsid w:val="00D56857"/>
    <w:rPr>
      <w:rFonts w:ascii="Georgia" w:hAnsi="Georgia"/>
      <w:b/>
      <w:sz w:val="16"/>
    </w:rPr>
  </w:style>
  <w:style w:type="character" w:customStyle="1" w:styleId="FontStyle30">
    <w:name w:val="Font Style30"/>
    <w:uiPriority w:val="99"/>
    <w:rsid w:val="00D56857"/>
    <w:rPr>
      <w:rFonts w:ascii="Times New Roman" w:hAnsi="Times New Roman"/>
      <w:b/>
      <w:i/>
      <w:sz w:val="16"/>
    </w:rPr>
  </w:style>
  <w:style w:type="table" w:styleId="TableGrid">
    <w:name w:val="Table Grid"/>
    <w:basedOn w:val="TableNormal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Основной текст1"/>
    <w:basedOn w:val="Normal"/>
    <w:uiPriority w:val="99"/>
    <w:rsid w:val="00FD5480"/>
    <w:pPr>
      <w:shd w:val="clear" w:color="auto" w:fill="FFFFFF"/>
      <w:suppressAutoHyphens/>
      <w:spacing w:after="0" w:line="240" w:lineRule="atLeast"/>
      <w:ind w:left="0" w:right="0" w:firstLine="0"/>
    </w:pPr>
    <w:rPr>
      <w:rFonts w:eastAsia="Calibri"/>
      <w:color w:val="auto"/>
      <w:sz w:val="22"/>
      <w:lang w:val="ru-RU" w:eastAsia="zh-CN"/>
    </w:rPr>
  </w:style>
  <w:style w:type="paragraph" w:customStyle="1" w:styleId="2">
    <w:name w:val="Абзац списка2"/>
    <w:basedOn w:val="Normal"/>
    <w:uiPriority w:val="99"/>
    <w:rsid w:val="00B3199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customStyle="1" w:styleId="20">
    <w:name w:val="Без интервала2"/>
    <w:uiPriority w:val="99"/>
    <w:rsid w:val="00B3199B"/>
    <w:pPr>
      <w:suppressAutoHyphens/>
    </w:pPr>
    <w:rPr>
      <w:rFonts w:eastAsia="Times New Roman"/>
      <w:lang w:eastAsia="ar-SA"/>
    </w:rPr>
  </w:style>
  <w:style w:type="character" w:customStyle="1" w:styleId="7">
    <w:name w:val="Знак Знак7"/>
    <w:uiPriority w:val="99"/>
    <w:rsid w:val="00B3199B"/>
    <w:rPr>
      <w:b/>
      <w:sz w:val="24"/>
      <w:u w:val="single"/>
      <w:lang w:eastAsia="ar-SA" w:bidi="ar-SA"/>
    </w:rPr>
  </w:style>
  <w:style w:type="character" w:customStyle="1" w:styleId="6">
    <w:name w:val="Знак Знак6"/>
    <w:uiPriority w:val="99"/>
    <w:rsid w:val="00B3199B"/>
    <w:rPr>
      <w:b/>
      <w:i/>
      <w:sz w:val="26"/>
      <w:lang w:eastAsia="ar-SA" w:bidi="ar-SA"/>
    </w:rPr>
  </w:style>
  <w:style w:type="character" w:customStyle="1" w:styleId="a5">
    <w:name w:val="Текст выноски Знак"/>
    <w:uiPriority w:val="99"/>
    <w:rsid w:val="00B3199B"/>
    <w:rPr>
      <w:rFonts w:ascii="Tahoma" w:hAnsi="Tahoma"/>
      <w:sz w:val="16"/>
    </w:rPr>
  </w:style>
  <w:style w:type="character" w:customStyle="1" w:styleId="a6">
    <w:name w:val="Верхний колонтитул Знак"/>
    <w:uiPriority w:val="99"/>
    <w:rsid w:val="00B3199B"/>
    <w:rPr>
      <w:sz w:val="22"/>
    </w:rPr>
  </w:style>
  <w:style w:type="character" w:customStyle="1" w:styleId="a7">
    <w:name w:val="Нижний колонтитул Знак"/>
    <w:uiPriority w:val="99"/>
    <w:rsid w:val="00B3199B"/>
    <w:rPr>
      <w:sz w:val="22"/>
    </w:rPr>
  </w:style>
  <w:style w:type="character" w:customStyle="1" w:styleId="a8">
    <w:name w:val="Основной текст Знак"/>
    <w:uiPriority w:val="99"/>
    <w:rsid w:val="00B3199B"/>
    <w:rPr>
      <w:rFonts w:ascii="Arial" w:hAnsi="Arial"/>
      <w:sz w:val="22"/>
      <w:shd w:val="clear" w:color="auto" w:fill="FFFFFF"/>
    </w:rPr>
  </w:style>
  <w:style w:type="character" w:customStyle="1" w:styleId="a9">
    <w:name w:val="Основной текст с отступом Знак"/>
    <w:uiPriority w:val="99"/>
    <w:rsid w:val="00B3199B"/>
    <w:rPr>
      <w:rFonts w:ascii="Times New Roman" w:hAnsi="Times New Roman"/>
      <w:sz w:val="28"/>
    </w:rPr>
  </w:style>
  <w:style w:type="character" w:customStyle="1" w:styleId="5">
    <w:name w:val="Знак Знак5"/>
    <w:uiPriority w:val="99"/>
    <w:rsid w:val="00B3199B"/>
    <w:rPr>
      <w:rFonts w:ascii="Arial" w:hAnsi="Arial"/>
      <w:sz w:val="22"/>
      <w:shd w:val="clear" w:color="auto" w:fill="FFFFFF"/>
      <w:lang w:eastAsia="ar-SA" w:bidi="ar-SA"/>
    </w:rPr>
  </w:style>
  <w:style w:type="character" w:customStyle="1" w:styleId="4">
    <w:name w:val="Знак Знак4"/>
    <w:uiPriority w:val="99"/>
    <w:rsid w:val="00B3199B"/>
    <w:rPr>
      <w:rFonts w:ascii="Tahoma" w:hAnsi="Tahoma"/>
      <w:sz w:val="16"/>
      <w:lang w:eastAsia="ar-SA" w:bidi="ar-SA"/>
    </w:rPr>
  </w:style>
  <w:style w:type="character" w:customStyle="1" w:styleId="3">
    <w:name w:val="Знак Знак3"/>
    <w:uiPriority w:val="99"/>
    <w:rsid w:val="00B3199B"/>
    <w:rPr>
      <w:rFonts w:ascii="Calibri" w:hAnsi="Calibri"/>
      <w:sz w:val="22"/>
      <w:lang w:eastAsia="ar-SA" w:bidi="ar-SA"/>
    </w:rPr>
  </w:style>
  <w:style w:type="character" w:customStyle="1" w:styleId="22">
    <w:name w:val="Знак Знак2"/>
    <w:uiPriority w:val="99"/>
    <w:rsid w:val="00B3199B"/>
    <w:rPr>
      <w:rFonts w:ascii="Calibri" w:hAnsi="Calibri"/>
      <w:sz w:val="22"/>
      <w:lang w:eastAsia="ar-SA" w:bidi="ar-SA"/>
    </w:rPr>
  </w:style>
  <w:style w:type="character" w:customStyle="1" w:styleId="1d">
    <w:name w:val="Знак Знак1"/>
    <w:uiPriority w:val="99"/>
    <w:rsid w:val="00B3199B"/>
    <w:rPr>
      <w:lang w:eastAsia="ar-SA" w:bidi="ar-SA"/>
    </w:rPr>
  </w:style>
  <w:style w:type="character" w:customStyle="1" w:styleId="aa">
    <w:name w:val="Знак Знак"/>
    <w:uiPriority w:val="99"/>
    <w:rsid w:val="00B3199B"/>
    <w:rPr>
      <w:sz w:val="28"/>
      <w:lang w:eastAsia="ar-SA" w:bidi="ar-SA"/>
    </w:rPr>
  </w:style>
  <w:style w:type="paragraph" w:customStyle="1" w:styleId="c6c17c5c11">
    <w:name w:val="c6 c17 c5 c11"/>
    <w:basedOn w:val="Normal"/>
    <w:uiPriority w:val="99"/>
    <w:rsid w:val="000C2519"/>
    <w:pPr>
      <w:spacing w:before="100" w:beforeAutospacing="1" w:after="100" w:afterAutospacing="1" w:line="240" w:lineRule="auto"/>
      <w:ind w:left="0" w:right="0" w:firstLine="0"/>
      <w:jc w:val="left"/>
    </w:pPr>
    <w:rPr>
      <w:rFonts w:eastAsia="MS Mincho"/>
      <w:color w:val="auto"/>
      <w:sz w:val="24"/>
      <w:szCs w:val="24"/>
      <w:lang w:val="ru-RU" w:eastAsia="ja-JP"/>
    </w:rPr>
  </w:style>
  <w:style w:type="paragraph" w:customStyle="1" w:styleId="ab">
    <w:name w:val="Стиль"/>
    <w:uiPriority w:val="99"/>
    <w:rsid w:val="000C25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0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fourok.ru/go.html?href=http%3A%2F%2Fwww.uic.ssu" TargetMode="External"/><Relationship Id="rId18" Type="http://schemas.openxmlformats.org/officeDocument/2006/relationships/hyperlink" Target="http://infourok.ru/go.html?href=http%3A%2F%2Fwww.openclass.ru%2Fnode%2F226794" TargetMode="External"/><Relationship Id="rId26" Type="http://schemas.openxmlformats.org/officeDocument/2006/relationships/image" Target="media/image2.png"/><Relationship Id="rId39" Type="http://schemas.openxmlformats.org/officeDocument/2006/relationships/hyperlink" Target="http://infourok.ru/go.html?href=http%3A%2F%2Fwww.uic.ssu" TargetMode="External"/><Relationship Id="rId21" Type="http://schemas.openxmlformats.org/officeDocument/2006/relationships/hyperlink" Target="http://infourok.ru/go.html?href=http%3A%2F%2Fwww.ug.ru%2Farticle%2F64" TargetMode="External"/><Relationship Id="rId34" Type="http://schemas.openxmlformats.org/officeDocument/2006/relationships/hyperlink" Target="http://infourok.ru/go.html?href=http%3A%2F%2Fmat.lseptember.ru" TargetMode="External"/><Relationship Id="rId42" Type="http://schemas.openxmlformats.org/officeDocument/2006/relationships/hyperlink" Target="http://infourok.ru/go.html?href=http%3A%2F%2Fwww.eneyclopedia.ru%2F" TargetMode="External"/><Relationship Id="rId47" Type="http://schemas.openxmlformats.org/officeDocument/2006/relationships/hyperlink" Target="http://infourok.ru/go.html?href=http%3A%2F%2Fwww.ug.ru%2Farticle%2F64" TargetMode="External"/><Relationship Id="rId50" Type="http://schemas.openxmlformats.org/officeDocument/2006/relationships/hyperlink" Target="http://infourok.ru/go.html?href=http%3A%2F%2Fwww.youtube.com%2Fwatch%3Fv%3DCn24EHYkFPc%26feature%3Drelated" TargetMode="External"/><Relationship Id="rId55" Type="http://schemas.openxmlformats.org/officeDocument/2006/relationships/hyperlink" Target="http://infourok.ru/go.html?href=http%3A%2F%2Fwww" TargetMode="External"/><Relationship Id="rId63" Type="http://schemas.openxmlformats.org/officeDocument/2006/relationships/hyperlink" Target="http://infourok.ru/go.html?href=http%3A%2F%2Fwww.openclass.ru%2Fnode%2F226794" TargetMode="External"/><Relationship Id="rId68" Type="http://schemas.openxmlformats.org/officeDocument/2006/relationships/hyperlink" Target="http://infourok.ru/go.html?href=http%3A%2F%2Fwww.youtube.com%2Fwatch%3Fv%3DL.LSKZJA8g2E%26feature%3Drelated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infourok.ru/go.html?href=http%3A%2F%2Fwww.eneyclopedia.ru%2F" TargetMode="External"/><Relationship Id="rId29" Type="http://schemas.openxmlformats.org/officeDocument/2006/relationships/image" Target="media/image5.png"/><Relationship Id="rId11" Type="http://schemas.openxmlformats.org/officeDocument/2006/relationships/hyperlink" Target="http://infourok.ru/go.html?href=http%3A%2F%2Finformika.ru%2F" TargetMode="External"/><Relationship Id="rId24" Type="http://schemas.openxmlformats.org/officeDocument/2006/relationships/hyperlink" Target="http://infourok.ru/go.html?href=http%3A%2F%2Fwww.youtube.com%2Fwatch%3Fv%3DCn24EHYkFPc%26feature%3Drelated" TargetMode="External"/><Relationship Id="rId32" Type="http://schemas.openxmlformats.org/officeDocument/2006/relationships/image" Target="media/image8.png"/><Relationship Id="rId37" Type="http://schemas.openxmlformats.org/officeDocument/2006/relationships/hyperlink" Target="http://infourok.ru/go.html?href=http%3A%2F%2Finformika.ru%2F" TargetMode="External"/><Relationship Id="rId40" Type="http://schemas.openxmlformats.org/officeDocument/2006/relationships/hyperlink" Target="http://infourok.ru/go.html?href=http%3A%2F%2Fsamara.ru%2F~nauka%2F" TargetMode="External"/><Relationship Id="rId45" Type="http://schemas.openxmlformats.org/officeDocument/2006/relationships/hyperlink" Target="http://infourok.ru/go.html?href=http%3A%2F%2Fforum.schoolpress.ru%2Farticle%2F44" TargetMode="External"/><Relationship Id="rId53" Type="http://schemas.openxmlformats.org/officeDocument/2006/relationships/hyperlink" Target="http://infourok.ru/go.html?href=http%3A%2F%2Fmat.lseptember.ru" TargetMode="External"/><Relationship Id="rId58" Type="http://schemas.openxmlformats.org/officeDocument/2006/relationships/hyperlink" Target="http://infourok.ru/go.html?href=http%3A%2F%2Fwww.uic.ssu" TargetMode="External"/><Relationship Id="rId66" Type="http://schemas.openxmlformats.org/officeDocument/2006/relationships/hyperlink" Target="http://infourok.ru/go.html?href=http%3A%2F%2Fwww.ug.ru%2Farticle%2F64" TargetMode="External"/><Relationship Id="rId7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infourok.ru/go.html?href=http%3A%2F%2Fmega.km.ru%2F" TargetMode="External"/><Relationship Id="rId23" Type="http://schemas.openxmlformats.org/officeDocument/2006/relationships/hyperlink" Target="http://infourok.ru/go.html?href=http%3A%2F%2Fwww.youtube.com%2Fwatch%3Fv%3DL.LSKZJA8g2E%26feature%3Drelated" TargetMode="External"/><Relationship Id="rId28" Type="http://schemas.openxmlformats.org/officeDocument/2006/relationships/image" Target="media/image4.png"/><Relationship Id="rId36" Type="http://schemas.openxmlformats.org/officeDocument/2006/relationships/hyperlink" Target="http://infourok.ru/go.html?href=http%3A%2F%2Fwww" TargetMode="External"/><Relationship Id="rId49" Type="http://schemas.openxmlformats.org/officeDocument/2006/relationships/hyperlink" Target="http://infourok.ru/go.html?href=http%3A%2F%2Fwww.youtube.com%2Fwatch%3Fv%3DL.LSKZJA8g2E%26feature%3Drelated" TargetMode="External"/><Relationship Id="rId57" Type="http://schemas.openxmlformats.org/officeDocument/2006/relationships/hyperlink" Target="http://infourok.ru/go.html?href=http%3A%2F%2Fwww.kokch.kts.ru%2Fcdo%2F" TargetMode="External"/><Relationship Id="rId61" Type="http://schemas.openxmlformats.org/officeDocument/2006/relationships/hyperlink" Target="http://infourok.ru/go.html?href=http%3A%2F%2Fwww.eneyclopedia.ru%2F" TargetMode="External"/><Relationship Id="rId10" Type="http://schemas.openxmlformats.org/officeDocument/2006/relationships/hyperlink" Target="http://infourok.ru/go.html?href=http%3A%2F%2Fwww" TargetMode="External"/><Relationship Id="rId19" Type="http://schemas.openxmlformats.org/officeDocument/2006/relationships/hyperlink" Target="http://infourok.ru/go.html?href=http%3A%2F%2Fforum.schoolpress.ru%2Farticle%2F44" TargetMode="External"/><Relationship Id="rId31" Type="http://schemas.openxmlformats.org/officeDocument/2006/relationships/image" Target="media/image7.png"/><Relationship Id="rId44" Type="http://schemas.openxmlformats.org/officeDocument/2006/relationships/hyperlink" Target="http://infourok.ru/go.html?href=http%3A%2F%2Fwww.openclass.ru%2Fnode%2F226794" TargetMode="External"/><Relationship Id="rId52" Type="http://schemas.openxmlformats.org/officeDocument/2006/relationships/image" Target="media/image10.png"/><Relationship Id="rId60" Type="http://schemas.openxmlformats.org/officeDocument/2006/relationships/hyperlink" Target="http://infourok.ru/go.html?href=http%3A%2F%2Fmega.km.ru%2F" TargetMode="External"/><Relationship Id="rId65" Type="http://schemas.openxmlformats.org/officeDocument/2006/relationships/hyperlink" Target="http://infourok.ru/go.html?href=http%3A%2F%2F1314.ru%2F" TargetMode="External"/><Relationship Id="rId73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www.mon.gov.ru%2F" TargetMode="External"/><Relationship Id="rId14" Type="http://schemas.openxmlformats.org/officeDocument/2006/relationships/hyperlink" Target="http://infourok.ru/go.html?href=http%3A%2F%2Fsamara.ru%2F~nauka%2F" TargetMode="External"/><Relationship Id="rId22" Type="http://schemas.openxmlformats.org/officeDocument/2006/relationships/hyperlink" Target="http://infourok.ru/go.html?href=http%3A%2F%2Fstaviro.ru" TargetMode="External"/><Relationship Id="rId27" Type="http://schemas.openxmlformats.org/officeDocument/2006/relationships/image" Target="media/image3.png"/><Relationship Id="rId30" Type="http://schemas.openxmlformats.org/officeDocument/2006/relationships/image" Target="media/image6.png"/><Relationship Id="rId35" Type="http://schemas.openxmlformats.org/officeDocument/2006/relationships/hyperlink" Target="http://infourok.ru/go.html?href=http%3A%2F%2Fwww.mon.gov.ru%2F" TargetMode="External"/><Relationship Id="rId43" Type="http://schemas.openxmlformats.org/officeDocument/2006/relationships/hyperlink" Target="http://infourok.ru/go.html?href=http%3A%2F%2Fwww.school-collection.edu.ru" TargetMode="External"/><Relationship Id="rId48" Type="http://schemas.openxmlformats.org/officeDocument/2006/relationships/hyperlink" Target="http://infourok.ru/go.html?href=http%3A%2F%2Fstaviro.ru" TargetMode="External"/><Relationship Id="rId56" Type="http://schemas.openxmlformats.org/officeDocument/2006/relationships/hyperlink" Target="http://infourok.ru/go.html?href=http%3A%2F%2Finformika.ru%2F" TargetMode="External"/><Relationship Id="rId64" Type="http://schemas.openxmlformats.org/officeDocument/2006/relationships/hyperlink" Target="http://infourok.ru/go.html?href=http%3A%2F%2Fforum.schoolpress.ru%2Farticle%2F44" TargetMode="External"/><Relationship Id="rId69" Type="http://schemas.openxmlformats.org/officeDocument/2006/relationships/hyperlink" Target="http://infourok.ru/go.html?href=http%3A%2F%2Fwww.youtube.com%2Fwatch%3Fv%3DCn24EHYkFPc%26feature%3Drelated" TargetMode="External"/><Relationship Id="rId8" Type="http://schemas.openxmlformats.org/officeDocument/2006/relationships/hyperlink" Target="http://infourok.ru/go.html?href=http%3A%2F%2Fmat.lseptember.ru" TargetMode="External"/><Relationship Id="rId51" Type="http://schemas.openxmlformats.org/officeDocument/2006/relationships/hyperlink" Target="http://infourok.ru/go.html?href=http%3A%2F%2Fstaviro.ru%2F" TargetMode="External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infourok.ru/go.html?href=http%3A%2F%2Fwww.kokch.kts.ru%2Fcdo%2F" TargetMode="External"/><Relationship Id="rId17" Type="http://schemas.openxmlformats.org/officeDocument/2006/relationships/hyperlink" Target="http://infourok.ru/go.html?href=http%3A%2F%2Fwww.school-collection.edu.ru" TargetMode="External"/><Relationship Id="rId25" Type="http://schemas.openxmlformats.org/officeDocument/2006/relationships/hyperlink" Target="http://infourok.ru/go.html?href=http%3A%2F%2Fstaviro.ru%2F" TargetMode="External"/><Relationship Id="rId33" Type="http://schemas.openxmlformats.org/officeDocument/2006/relationships/image" Target="media/image9.png"/><Relationship Id="rId38" Type="http://schemas.openxmlformats.org/officeDocument/2006/relationships/hyperlink" Target="http://infourok.ru/go.html?href=http%3A%2F%2Fwww.kokch.kts.ru%2Fcdo%2F" TargetMode="External"/><Relationship Id="rId46" Type="http://schemas.openxmlformats.org/officeDocument/2006/relationships/hyperlink" Target="http://infourok.ru/go.html?href=http%3A%2F%2F1314.ru%2F" TargetMode="External"/><Relationship Id="rId59" Type="http://schemas.openxmlformats.org/officeDocument/2006/relationships/hyperlink" Target="http://infourok.ru/go.html?href=http%3A%2F%2Fsamara.ru%2F~nauka%2F" TargetMode="External"/><Relationship Id="rId67" Type="http://schemas.openxmlformats.org/officeDocument/2006/relationships/hyperlink" Target="http://infourok.ru/go.html?href=http%3A%2F%2Fstaviro.ru" TargetMode="External"/><Relationship Id="rId20" Type="http://schemas.openxmlformats.org/officeDocument/2006/relationships/hyperlink" Target="http://infourok.ru/go.html?href=http%3A%2F%2F1314.ru%2F" TargetMode="External"/><Relationship Id="rId41" Type="http://schemas.openxmlformats.org/officeDocument/2006/relationships/hyperlink" Target="http://infourok.ru/go.html?href=http%3A%2F%2Fmega.km.ru%2F" TargetMode="External"/><Relationship Id="rId54" Type="http://schemas.openxmlformats.org/officeDocument/2006/relationships/hyperlink" Target="http://infourok.ru/go.html?href=http%3A%2F%2Fwww.mon.gov.ru%2F" TargetMode="External"/><Relationship Id="rId62" Type="http://schemas.openxmlformats.org/officeDocument/2006/relationships/hyperlink" Target="http://infourok.ru/go.html?href=http%3A%2F%2Fwww.school-collection.edu.ru" TargetMode="External"/><Relationship Id="rId70" Type="http://schemas.openxmlformats.org/officeDocument/2006/relationships/hyperlink" Target="http://infourok.ru/go.html?href=http%3A%2F%2Fstaviro.ru%2F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57</Pages>
  <Words>14602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образованию администрации</dc:title>
  <dc:subject/>
  <dc:creator>Certified Windows</dc:creator>
  <cp:keywords/>
  <dc:description/>
  <cp:lastModifiedBy>user</cp:lastModifiedBy>
  <cp:revision>15</cp:revision>
  <cp:lastPrinted>2019-06-18T22:52:00Z</cp:lastPrinted>
  <dcterms:created xsi:type="dcterms:W3CDTF">2019-06-23T10:05:00Z</dcterms:created>
  <dcterms:modified xsi:type="dcterms:W3CDTF">2019-10-11T06:30:00Z</dcterms:modified>
</cp:coreProperties>
</file>